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58787" w14:textId="724651DE" w:rsidR="00EB0667" w:rsidRDefault="009B64A5" w:rsidP="002900C7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rFonts w:asciiTheme="minorHAnsi" w:hAnsiTheme="minorHAnsi" w:cs="Calibri"/>
          <w:b/>
          <w:szCs w:val="24"/>
        </w:rPr>
        <w:sectPr w:rsidR="00EB0667" w:rsidSect="00FD79D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6840" w:h="23814" w:code="8"/>
          <w:pgMar w:top="851" w:right="851" w:bottom="261" w:left="1418" w:header="0" w:footer="516" w:gutter="0"/>
          <w:paperSrc w:first="2" w:other="2"/>
          <w:cols w:space="708"/>
        </w:sectPr>
      </w:pPr>
      <w:r>
        <w:rPr>
          <w:rFonts w:asciiTheme="minorHAnsi" w:hAnsiTheme="minorHAnsi" w:cs="Calibri"/>
          <w:b/>
          <w:noProof/>
          <w:szCs w:val="24"/>
        </w:rPr>
        <w:drawing>
          <wp:inline distT="0" distB="0" distL="0" distR="0" wp14:anchorId="1C8476F2" wp14:editId="3A65E671">
            <wp:extent cx="9182100" cy="10284421"/>
            <wp:effectExtent l="0" t="0" r="0" b="3175"/>
            <wp:docPr id="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26" t="4949" r="8136" b="31223"/>
                    <a:stretch/>
                  </pic:blipFill>
                  <pic:spPr bwMode="auto">
                    <a:xfrm>
                      <a:off x="0" y="0"/>
                      <a:ext cx="9185332" cy="10288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DF501D" w14:textId="50C87196" w:rsidR="00EB0667" w:rsidRDefault="00EB0667" w:rsidP="00022144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rFonts w:asciiTheme="minorHAnsi" w:hAnsiTheme="minorHAnsi" w:cs="Calibri"/>
          <w:b/>
          <w:szCs w:val="24"/>
        </w:rPr>
        <w:sectPr w:rsidR="00EB0667" w:rsidSect="00EB0667">
          <w:type w:val="continuous"/>
          <w:pgSz w:w="16840" w:h="23814" w:code="8"/>
          <w:pgMar w:top="851" w:right="851" w:bottom="261" w:left="1418" w:header="0" w:footer="516" w:gutter="0"/>
          <w:paperSrc w:first="2" w:other="2"/>
          <w:cols w:space="708"/>
        </w:sectPr>
      </w:pPr>
    </w:p>
    <w:p w14:paraId="6F50340D" w14:textId="5D5D68D8" w:rsidR="001A4876" w:rsidRDefault="001A4876" w:rsidP="00022144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rFonts w:asciiTheme="minorHAnsi" w:hAnsiTheme="minorHAnsi" w:cs="Calibri"/>
          <w:b/>
          <w:szCs w:val="24"/>
          <w:u w:val="single"/>
        </w:rPr>
      </w:pPr>
      <w:r w:rsidRPr="00E45713">
        <w:rPr>
          <w:rFonts w:asciiTheme="minorHAnsi" w:hAnsiTheme="minorHAnsi" w:cs="Calibri"/>
          <w:b/>
          <w:szCs w:val="24"/>
          <w:u w:val="single"/>
        </w:rPr>
        <w:t xml:space="preserve">SYSTEM </w:t>
      </w:r>
      <w:r w:rsidR="009776A9">
        <w:rPr>
          <w:rFonts w:asciiTheme="minorHAnsi" w:hAnsiTheme="minorHAnsi" w:cs="Calibri"/>
          <w:b/>
          <w:szCs w:val="24"/>
          <w:u w:val="single"/>
        </w:rPr>
        <w:t>0123</w:t>
      </w:r>
      <w:r w:rsidR="002900C7">
        <w:rPr>
          <w:rFonts w:asciiTheme="minorHAnsi" w:hAnsiTheme="minorHAnsi" w:cs="Calibri"/>
          <w:b/>
          <w:szCs w:val="24"/>
          <w:u w:val="single"/>
        </w:rPr>
        <w:t>-KB01</w:t>
      </w:r>
    </w:p>
    <w:p w14:paraId="1E233A3A" w14:textId="77777777" w:rsidR="00523C98" w:rsidRPr="00E45713" w:rsidRDefault="00523C98" w:rsidP="00022144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rFonts w:asciiTheme="minorHAnsi" w:hAnsiTheme="minorHAnsi" w:cs="Calibri"/>
          <w:b/>
          <w:szCs w:val="24"/>
          <w:u w:val="single"/>
        </w:rPr>
      </w:pPr>
    </w:p>
    <w:p w14:paraId="727EB2AD" w14:textId="4C60C35A" w:rsidR="00EF2375" w:rsidRPr="00940986" w:rsidRDefault="00EF2375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>Betjänar:</w:t>
      </w:r>
      <w:r w:rsidRPr="00940986">
        <w:rPr>
          <w:rFonts w:asciiTheme="minorHAnsi" w:hAnsiTheme="minorHAnsi" w:cs="Calibri"/>
          <w:b w:val="0"/>
          <w:sz w:val="22"/>
          <w:szCs w:val="22"/>
          <w:u w:val="none"/>
        </w:rPr>
        <w:tab/>
      </w:r>
      <w:r w:rsidR="00B371B8" w:rsidRPr="00940986">
        <w:rPr>
          <w:rFonts w:asciiTheme="minorHAnsi" w:hAnsiTheme="minorHAnsi" w:cs="Calibri"/>
          <w:b w:val="0"/>
          <w:sz w:val="22"/>
          <w:szCs w:val="22"/>
          <w:u w:val="none"/>
        </w:rPr>
        <w:t xml:space="preserve">   </w:t>
      </w:r>
      <w:r w:rsidR="00565E8B" w:rsidRPr="00940986">
        <w:rPr>
          <w:rFonts w:asciiTheme="minorHAnsi" w:hAnsiTheme="minorHAnsi" w:cs="Calibri"/>
          <w:b w:val="0"/>
          <w:sz w:val="22"/>
          <w:szCs w:val="22"/>
          <w:u w:val="none"/>
        </w:rPr>
        <w:tab/>
      </w:r>
      <w:r w:rsidR="003355FA">
        <w:rPr>
          <w:rFonts w:asciiTheme="minorHAnsi" w:hAnsiTheme="minorHAnsi" w:cs="Calibri"/>
          <w:b w:val="0"/>
          <w:sz w:val="22"/>
          <w:szCs w:val="22"/>
          <w:u w:val="none"/>
        </w:rPr>
        <w:t>Köldbärarkrets</w:t>
      </w:r>
      <w:r w:rsidR="002900C7">
        <w:rPr>
          <w:rFonts w:asciiTheme="minorHAnsi" w:hAnsiTheme="minorHAnsi" w:cs="Calibri"/>
          <w:b w:val="0"/>
          <w:sz w:val="22"/>
          <w:szCs w:val="22"/>
          <w:u w:val="none"/>
        </w:rPr>
        <w:t xml:space="preserve"> för kylmaskiner och vent.batterier.</w:t>
      </w:r>
      <w:r w:rsidR="00FA6EAF" w:rsidRPr="00940986">
        <w:rPr>
          <w:rFonts w:asciiTheme="minorHAnsi" w:hAnsiTheme="minorHAnsi" w:cs="Calibri"/>
          <w:b w:val="0"/>
          <w:sz w:val="22"/>
          <w:szCs w:val="22"/>
          <w:u w:val="none"/>
        </w:rPr>
        <w:br/>
      </w:r>
    </w:p>
    <w:p w14:paraId="019981C6" w14:textId="7F45D1DD" w:rsidR="00EF2375" w:rsidRPr="009B64A5" w:rsidRDefault="00610A19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  <w:lang w:val="da-DK"/>
        </w:rPr>
      </w:pPr>
      <w:r w:rsidRPr="009B64A5">
        <w:rPr>
          <w:rFonts w:asciiTheme="minorHAnsi" w:hAnsiTheme="minorHAnsi" w:cs="Calibri"/>
          <w:b w:val="0"/>
          <w:sz w:val="22"/>
          <w:szCs w:val="22"/>
          <w:u w:val="none"/>
          <w:lang w:val="da-DK"/>
        </w:rPr>
        <w:t>Placering:</w:t>
      </w:r>
      <w:r w:rsidRPr="009B64A5">
        <w:rPr>
          <w:rFonts w:asciiTheme="minorHAnsi" w:hAnsiTheme="minorHAnsi" w:cs="Calibri"/>
          <w:b w:val="0"/>
          <w:sz w:val="22"/>
          <w:szCs w:val="22"/>
          <w:u w:val="none"/>
          <w:lang w:val="da-DK"/>
        </w:rPr>
        <w:tab/>
      </w:r>
      <w:r w:rsidR="00565E8B" w:rsidRPr="009B64A5">
        <w:rPr>
          <w:rFonts w:asciiTheme="minorHAnsi" w:hAnsiTheme="minorHAnsi" w:cs="Calibri"/>
          <w:b w:val="0"/>
          <w:sz w:val="22"/>
          <w:szCs w:val="22"/>
          <w:u w:val="none"/>
          <w:lang w:val="da-DK"/>
        </w:rPr>
        <w:tab/>
      </w:r>
      <w:r w:rsidR="009776A9" w:rsidRPr="009B64A5">
        <w:rPr>
          <w:rFonts w:asciiTheme="minorHAnsi" w:hAnsiTheme="minorHAnsi" w:cs="Calibri"/>
          <w:b w:val="0"/>
          <w:sz w:val="22"/>
          <w:szCs w:val="22"/>
          <w:u w:val="none"/>
          <w:lang w:val="da-DK"/>
        </w:rPr>
        <w:t>Axxx</w:t>
      </w:r>
      <w:r w:rsidRPr="009B64A5">
        <w:rPr>
          <w:rFonts w:asciiTheme="minorHAnsi" w:hAnsiTheme="minorHAnsi" w:cs="Calibri"/>
          <w:b w:val="0"/>
          <w:sz w:val="22"/>
          <w:szCs w:val="22"/>
          <w:u w:val="none"/>
          <w:lang w:val="da-DK"/>
        </w:rPr>
        <w:t xml:space="preserve"> </w:t>
      </w:r>
      <w:r w:rsidR="009776A9" w:rsidRPr="009B64A5">
        <w:rPr>
          <w:rFonts w:asciiTheme="minorHAnsi" w:hAnsiTheme="minorHAnsi" w:cs="Calibri"/>
          <w:b w:val="0"/>
          <w:sz w:val="22"/>
          <w:szCs w:val="22"/>
          <w:u w:val="none"/>
          <w:lang w:val="da-DK"/>
        </w:rPr>
        <w:t>UC</w:t>
      </w:r>
      <w:r w:rsidR="004F2668" w:rsidRPr="009B64A5">
        <w:rPr>
          <w:rFonts w:asciiTheme="minorHAnsi" w:hAnsiTheme="minorHAnsi" w:cs="Calibri"/>
          <w:b w:val="0"/>
          <w:sz w:val="22"/>
          <w:szCs w:val="22"/>
          <w:u w:val="none"/>
          <w:lang w:val="da-DK"/>
        </w:rPr>
        <w:t>,</w:t>
      </w:r>
      <w:r w:rsidR="00B924DB" w:rsidRPr="009B64A5">
        <w:rPr>
          <w:rFonts w:asciiTheme="minorHAnsi" w:hAnsiTheme="minorHAnsi" w:cs="Calibri"/>
          <w:b w:val="0"/>
          <w:sz w:val="22"/>
          <w:szCs w:val="22"/>
          <w:u w:val="none"/>
          <w:lang w:val="da-DK"/>
        </w:rPr>
        <w:t xml:space="preserve"> plan </w:t>
      </w:r>
      <w:r w:rsidR="009776A9" w:rsidRPr="009B64A5">
        <w:rPr>
          <w:rFonts w:asciiTheme="minorHAnsi" w:hAnsiTheme="minorHAnsi" w:cs="Calibri"/>
          <w:b w:val="0"/>
          <w:sz w:val="22"/>
          <w:szCs w:val="22"/>
          <w:u w:val="none"/>
          <w:lang w:val="da-DK"/>
        </w:rPr>
        <w:t>1</w:t>
      </w:r>
      <w:r w:rsidR="002900C7" w:rsidRPr="009B64A5">
        <w:rPr>
          <w:rFonts w:asciiTheme="minorHAnsi" w:hAnsiTheme="minorHAnsi" w:cs="Calibri"/>
          <w:b w:val="0"/>
          <w:sz w:val="22"/>
          <w:szCs w:val="22"/>
          <w:u w:val="none"/>
          <w:lang w:val="da-DK"/>
        </w:rPr>
        <w:t>00</w:t>
      </w:r>
      <w:r w:rsidR="00B924DB" w:rsidRPr="009B64A5">
        <w:rPr>
          <w:rFonts w:asciiTheme="minorHAnsi" w:hAnsiTheme="minorHAnsi" w:cs="Calibri"/>
          <w:b w:val="0"/>
          <w:sz w:val="22"/>
          <w:szCs w:val="22"/>
          <w:u w:val="none"/>
          <w:lang w:val="da-DK"/>
        </w:rPr>
        <w:t xml:space="preserve"> hus </w:t>
      </w:r>
      <w:r w:rsidR="009776A9" w:rsidRPr="009B64A5">
        <w:rPr>
          <w:rFonts w:asciiTheme="minorHAnsi" w:hAnsiTheme="minorHAnsi" w:cs="Calibri"/>
          <w:b w:val="0"/>
          <w:sz w:val="22"/>
          <w:szCs w:val="22"/>
          <w:u w:val="none"/>
          <w:lang w:val="da-DK"/>
        </w:rPr>
        <w:t>A</w:t>
      </w:r>
      <w:r w:rsidR="0038462C" w:rsidRPr="009B64A5">
        <w:rPr>
          <w:rFonts w:asciiTheme="minorHAnsi" w:hAnsiTheme="minorHAnsi" w:cs="Calibri"/>
          <w:b w:val="0"/>
          <w:sz w:val="22"/>
          <w:szCs w:val="22"/>
          <w:u w:val="none"/>
          <w:lang w:val="da-DK"/>
        </w:rPr>
        <w:t>.</w:t>
      </w:r>
    </w:p>
    <w:p w14:paraId="79144432" w14:textId="77777777" w:rsidR="00EF2375" w:rsidRPr="009B64A5" w:rsidRDefault="00EF2375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  <w:lang w:val="da-DK"/>
        </w:rPr>
      </w:pPr>
    </w:p>
    <w:p w14:paraId="19892602" w14:textId="3C686462" w:rsidR="0038462C" w:rsidRPr="009B64A5" w:rsidRDefault="0038462C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  <w:lang w:val="da-DK"/>
        </w:rPr>
      </w:pPr>
      <w:r w:rsidRPr="009B64A5">
        <w:rPr>
          <w:rFonts w:asciiTheme="minorHAnsi" w:hAnsiTheme="minorHAnsi" w:cs="Calibri"/>
          <w:b w:val="0"/>
          <w:sz w:val="22"/>
          <w:szCs w:val="22"/>
          <w:u w:val="none"/>
          <w:lang w:val="da-DK"/>
        </w:rPr>
        <w:t>Apparatskåp:</w:t>
      </w:r>
      <w:r w:rsidR="00B924DB" w:rsidRPr="009B64A5">
        <w:rPr>
          <w:rFonts w:asciiTheme="minorHAnsi" w:hAnsiTheme="minorHAnsi" w:cs="Calibri"/>
          <w:b w:val="0"/>
          <w:sz w:val="22"/>
          <w:szCs w:val="22"/>
          <w:u w:val="none"/>
          <w:lang w:val="da-DK"/>
        </w:rPr>
        <w:tab/>
      </w:r>
      <w:r w:rsidR="00E70CE2" w:rsidRPr="009B64A5">
        <w:rPr>
          <w:rFonts w:asciiTheme="minorHAnsi" w:hAnsiTheme="minorHAnsi" w:cs="Calibri"/>
          <w:b w:val="0"/>
          <w:sz w:val="22"/>
          <w:szCs w:val="22"/>
          <w:u w:val="none"/>
          <w:lang w:val="da-DK"/>
        </w:rPr>
        <w:t>AS_</w:t>
      </w:r>
      <w:r w:rsidR="009776A9" w:rsidRPr="009B64A5">
        <w:rPr>
          <w:rFonts w:asciiTheme="minorHAnsi" w:hAnsiTheme="minorHAnsi" w:cs="Calibri"/>
          <w:b w:val="0"/>
          <w:sz w:val="22"/>
          <w:szCs w:val="22"/>
          <w:u w:val="none"/>
          <w:lang w:val="da-DK"/>
        </w:rPr>
        <w:t>Axxx</w:t>
      </w:r>
    </w:p>
    <w:p w14:paraId="3D83D2B3" w14:textId="2573C163" w:rsidR="00B924DB" w:rsidRPr="009B64A5" w:rsidRDefault="0038462C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  <w:lang w:val="da-DK"/>
        </w:rPr>
      </w:pPr>
      <w:r w:rsidRPr="009B64A5">
        <w:rPr>
          <w:rFonts w:asciiTheme="minorHAnsi" w:hAnsiTheme="minorHAnsi" w:cs="Calibri"/>
          <w:b w:val="0"/>
          <w:sz w:val="22"/>
          <w:szCs w:val="22"/>
          <w:u w:val="none"/>
          <w:lang w:val="da-DK"/>
        </w:rPr>
        <w:t>DUC/PLC:</w:t>
      </w:r>
      <w:r w:rsidRPr="009B64A5">
        <w:rPr>
          <w:rFonts w:asciiTheme="minorHAnsi" w:hAnsiTheme="minorHAnsi" w:cs="Calibri"/>
          <w:b w:val="0"/>
          <w:sz w:val="22"/>
          <w:szCs w:val="22"/>
          <w:u w:val="none"/>
          <w:lang w:val="da-DK"/>
        </w:rPr>
        <w:tab/>
      </w:r>
      <w:r w:rsidRPr="009B64A5">
        <w:rPr>
          <w:rFonts w:asciiTheme="minorHAnsi" w:hAnsiTheme="minorHAnsi" w:cs="Calibri"/>
          <w:b w:val="0"/>
          <w:sz w:val="22"/>
          <w:szCs w:val="22"/>
          <w:u w:val="none"/>
          <w:lang w:val="da-DK"/>
        </w:rPr>
        <w:tab/>
      </w:r>
      <w:r w:rsidR="009776A9" w:rsidRPr="009B64A5">
        <w:rPr>
          <w:rFonts w:asciiTheme="minorHAnsi" w:hAnsiTheme="minorHAnsi" w:cs="Calibri"/>
          <w:b w:val="0"/>
          <w:sz w:val="22"/>
          <w:szCs w:val="22"/>
          <w:u w:val="none"/>
          <w:lang w:val="da-DK"/>
        </w:rPr>
        <w:t>0123Axxx</w:t>
      </w:r>
      <w:r w:rsidRPr="009B64A5">
        <w:rPr>
          <w:rFonts w:asciiTheme="minorHAnsi" w:hAnsiTheme="minorHAnsi" w:cs="Calibri"/>
          <w:b w:val="0"/>
          <w:sz w:val="22"/>
          <w:szCs w:val="22"/>
          <w:u w:val="none"/>
          <w:lang w:val="da-DK"/>
        </w:rPr>
        <w:t>D</w:t>
      </w:r>
      <w:r w:rsidR="00B924DB" w:rsidRPr="009B64A5">
        <w:rPr>
          <w:rFonts w:asciiTheme="minorHAnsi" w:hAnsiTheme="minorHAnsi" w:cs="Calibri"/>
          <w:b w:val="0"/>
          <w:sz w:val="22"/>
          <w:szCs w:val="22"/>
          <w:u w:val="none"/>
          <w:lang w:val="da-DK"/>
        </w:rPr>
        <w:t>xxx</w:t>
      </w:r>
    </w:p>
    <w:p w14:paraId="64CEAA69" w14:textId="676C67DE" w:rsidR="00A0558A" w:rsidRPr="009B64A5" w:rsidRDefault="00A0558A" w:rsidP="00A0558A">
      <w:pPr>
        <w:rPr>
          <w:lang w:val="da-DK"/>
        </w:rPr>
      </w:pPr>
    </w:p>
    <w:p w14:paraId="6A2E5E8D" w14:textId="62828439" w:rsidR="00A0558A" w:rsidRPr="009B64A5" w:rsidRDefault="007C4834" w:rsidP="00A0558A">
      <w:pPr>
        <w:pStyle w:val="Heading5"/>
        <w:rPr>
          <w:rFonts w:asciiTheme="minorHAnsi" w:hAnsiTheme="minorHAnsi" w:cs="Calibri"/>
          <w:sz w:val="24"/>
          <w:szCs w:val="24"/>
          <w:u w:val="none"/>
          <w:lang w:val="da-DK"/>
        </w:rPr>
      </w:pPr>
      <w:r w:rsidRPr="009B64A5">
        <w:rPr>
          <w:rFonts w:asciiTheme="minorHAnsi" w:hAnsiTheme="minorHAnsi" w:cs="Calibri"/>
          <w:sz w:val="24"/>
          <w:szCs w:val="24"/>
          <w:u w:val="none"/>
          <w:lang w:val="da-DK"/>
        </w:rPr>
        <w:br w:type="column"/>
      </w:r>
      <w:r w:rsidR="00A0558A" w:rsidRPr="009B64A5">
        <w:rPr>
          <w:rFonts w:asciiTheme="minorHAnsi" w:hAnsiTheme="minorHAnsi" w:cs="Calibri"/>
          <w:sz w:val="24"/>
          <w:szCs w:val="24"/>
          <w:u w:val="none"/>
          <w:lang w:val="da-DK"/>
        </w:rPr>
        <w:t>STYRNING</w:t>
      </w:r>
    </w:p>
    <w:p w14:paraId="7589234E" w14:textId="4CC13653" w:rsidR="00A0558A" w:rsidRPr="009B64A5" w:rsidRDefault="00A0558A" w:rsidP="00A0558A">
      <w:pPr>
        <w:rPr>
          <w:lang w:val="da-DK"/>
        </w:rPr>
      </w:pPr>
    </w:p>
    <w:p w14:paraId="68145E12" w14:textId="77777777" w:rsidR="007C4834" w:rsidRPr="007C4834" w:rsidRDefault="007C4834" w:rsidP="007C4834">
      <w:pPr>
        <w:pStyle w:val="Heading5"/>
        <w:rPr>
          <w:rFonts w:asciiTheme="minorHAnsi" w:hAnsiTheme="minorHAnsi" w:cs="Calibri"/>
          <w:sz w:val="22"/>
          <w:szCs w:val="22"/>
          <w:highlight w:val="yellow"/>
          <w:u w:val="none"/>
        </w:rPr>
      </w:pPr>
      <w:r w:rsidRPr="007C4834">
        <w:rPr>
          <w:rFonts w:asciiTheme="minorHAnsi" w:hAnsiTheme="minorHAnsi" w:cs="Calibri"/>
          <w:sz w:val="22"/>
          <w:szCs w:val="22"/>
          <w:highlight w:val="yellow"/>
          <w:u w:val="none"/>
        </w:rPr>
        <w:t>Pumpstyrning</w:t>
      </w:r>
    </w:p>
    <w:p w14:paraId="7069CABA" w14:textId="5A42959A" w:rsidR="007C4834" w:rsidRPr="007C4834" w:rsidRDefault="007C4834" w:rsidP="007C4834">
      <w:pPr>
        <w:pStyle w:val="Heading5"/>
        <w:rPr>
          <w:rFonts w:ascii="Calibri" w:hAnsi="Calibri" w:cs="Calibri"/>
          <w:b w:val="0"/>
          <w:sz w:val="22"/>
          <w:szCs w:val="22"/>
          <w:highlight w:val="yellow"/>
          <w:u w:val="none"/>
        </w:rPr>
      </w:pPr>
      <w:r w:rsidRPr="007C4834">
        <w:rPr>
          <w:rFonts w:ascii="Calibri" w:hAnsi="Calibri" w:cs="Calibri"/>
          <w:b w:val="0"/>
          <w:sz w:val="22"/>
          <w:szCs w:val="22"/>
          <w:highlight w:val="yellow"/>
          <w:u w:val="none"/>
        </w:rPr>
        <w:t xml:space="preserve">Cirkulationspump KB01-P1 är i drift då någon av LB11-SV22, LB12-SV22 är öppen mer än 3%.  </w:t>
      </w:r>
    </w:p>
    <w:p w14:paraId="25933AE2" w14:textId="77777777" w:rsidR="007C4834" w:rsidRDefault="007C4834" w:rsidP="007C4834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7C4834">
        <w:rPr>
          <w:rFonts w:ascii="Calibri" w:hAnsi="Calibri" w:cs="Calibri"/>
          <w:b w:val="0"/>
          <w:sz w:val="22"/>
          <w:szCs w:val="22"/>
          <w:highlight w:val="yellow"/>
          <w:u w:val="none"/>
        </w:rPr>
        <w:t>Pumpen stoppas när utomhustemperaturen sjunker under inställt värde.</w:t>
      </w:r>
      <w:r w:rsidRPr="005F5EC4">
        <w:rPr>
          <w:rFonts w:ascii="Calibri" w:hAnsi="Calibri" w:cs="Calibri"/>
          <w:b w:val="0"/>
          <w:sz w:val="22"/>
          <w:szCs w:val="22"/>
          <w:u w:val="none"/>
        </w:rPr>
        <w:t xml:space="preserve"> </w:t>
      </w:r>
    </w:p>
    <w:p w14:paraId="2B4DF09C" w14:textId="77777777" w:rsidR="007C4834" w:rsidRPr="00A0558A" w:rsidRDefault="007C4834" w:rsidP="00A0558A"/>
    <w:p w14:paraId="47F55CDA" w14:textId="77777777" w:rsidR="00A0558A" w:rsidRPr="00940986" w:rsidRDefault="00A0558A" w:rsidP="00A0558A">
      <w:pPr>
        <w:pStyle w:val="Heading5"/>
        <w:rPr>
          <w:rFonts w:asciiTheme="minorHAnsi" w:hAnsiTheme="minorHAnsi" w:cs="Calibri"/>
          <w:sz w:val="22"/>
          <w:szCs w:val="22"/>
          <w:u w:val="none"/>
        </w:rPr>
      </w:pPr>
      <w:r w:rsidRPr="00940986">
        <w:rPr>
          <w:rFonts w:asciiTheme="minorHAnsi" w:hAnsiTheme="minorHAnsi" w:cs="Calibri"/>
          <w:sz w:val="22"/>
          <w:szCs w:val="22"/>
          <w:u w:val="none"/>
        </w:rPr>
        <w:t>Pumpstyrning</w:t>
      </w:r>
    </w:p>
    <w:p w14:paraId="2AF7E6EC" w14:textId="4A8C8D55" w:rsidR="00A0558A" w:rsidRPr="00C71608" w:rsidRDefault="00A0558A" w:rsidP="00A0558A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C71608">
        <w:rPr>
          <w:rFonts w:ascii="Calibri" w:hAnsi="Calibri" w:cs="Calibri"/>
          <w:b w:val="0"/>
          <w:sz w:val="22"/>
          <w:szCs w:val="22"/>
          <w:u w:val="none"/>
        </w:rPr>
        <w:t xml:space="preserve">Cirkulationspump </w:t>
      </w:r>
      <w:r>
        <w:rPr>
          <w:rFonts w:ascii="Calibri" w:hAnsi="Calibri" w:cs="Calibri"/>
          <w:b w:val="0"/>
          <w:sz w:val="22"/>
          <w:szCs w:val="22"/>
          <w:u w:val="none"/>
        </w:rPr>
        <w:t>P</w:t>
      </w:r>
      <w:r w:rsidR="007C4834">
        <w:rPr>
          <w:rFonts w:ascii="Calibri" w:hAnsi="Calibri" w:cs="Calibri"/>
          <w:b w:val="0"/>
          <w:sz w:val="22"/>
          <w:szCs w:val="22"/>
          <w:u w:val="none"/>
        </w:rPr>
        <w:t>2</w:t>
      </w:r>
      <w:r w:rsidR="00CE1796">
        <w:rPr>
          <w:rFonts w:ascii="Calibri" w:hAnsi="Calibri" w:cs="Calibri"/>
          <w:b w:val="0"/>
          <w:sz w:val="22"/>
          <w:szCs w:val="22"/>
          <w:u w:val="none"/>
        </w:rPr>
        <w:t xml:space="preserve"> och P3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 </w:t>
      </w:r>
      <w:r w:rsidR="009B64A5">
        <w:rPr>
          <w:rFonts w:ascii="Calibri" w:hAnsi="Calibri" w:cs="Calibri"/>
          <w:b w:val="0"/>
          <w:sz w:val="22"/>
          <w:szCs w:val="22"/>
          <w:u w:val="none"/>
        </w:rPr>
        <w:t>styrs via AS-KYLA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. </w:t>
      </w:r>
    </w:p>
    <w:p w14:paraId="44D994CD" w14:textId="77777777" w:rsidR="00A0558A" w:rsidRPr="00A0558A" w:rsidRDefault="00A0558A" w:rsidP="00A0558A"/>
    <w:p w14:paraId="11142AEA" w14:textId="5C095726" w:rsidR="00A0558A" w:rsidRPr="00E442B3" w:rsidRDefault="00782A1D" w:rsidP="00A0558A">
      <w:pPr>
        <w:pStyle w:val="Heading5"/>
      </w:pPr>
      <w:r>
        <w:rPr>
          <w:rFonts w:asciiTheme="minorHAnsi" w:hAnsiTheme="minorHAnsi" w:cs="Calibri"/>
          <w:sz w:val="24"/>
          <w:szCs w:val="24"/>
          <w:u w:val="none"/>
        </w:rPr>
        <w:br w:type="column"/>
      </w:r>
      <w:r w:rsidR="00A0558A" w:rsidRPr="00940986">
        <w:rPr>
          <w:rFonts w:asciiTheme="minorHAnsi" w:hAnsiTheme="minorHAnsi" w:cs="Calibri"/>
          <w:sz w:val="24"/>
          <w:szCs w:val="24"/>
          <w:u w:val="none"/>
        </w:rPr>
        <w:lastRenderedPageBreak/>
        <w:t>REGLERING</w:t>
      </w:r>
      <w:r w:rsidR="00A0558A">
        <w:rPr>
          <w:rFonts w:asciiTheme="minorHAnsi" w:hAnsiTheme="minorHAnsi" w:cs="Calibri"/>
          <w:sz w:val="24"/>
          <w:szCs w:val="24"/>
          <w:u w:val="none"/>
        </w:rPr>
        <w:br/>
      </w:r>
    </w:p>
    <w:p w14:paraId="4DBEFD57" w14:textId="77777777" w:rsidR="00A0558A" w:rsidRPr="00924424" w:rsidRDefault="00A0558A" w:rsidP="00A0558A">
      <w:pPr>
        <w:pStyle w:val="List"/>
        <w:rPr>
          <w:rFonts w:ascii="Calibri" w:hAnsi="Calibri" w:cs="Calibri"/>
          <w:b/>
          <w:sz w:val="22"/>
          <w:szCs w:val="22"/>
        </w:rPr>
      </w:pPr>
      <w:r w:rsidRPr="00924424">
        <w:rPr>
          <w:rFonts w:ascii="Calibri" w:hAnsi="Calibri" w:cs="Calibri"/>
          <w:b/>
          <w:sz w:val="22"/>
          <w:szCs w:val="22"/>
        </w:rPr>
        <w:t>Tryckreglering</w:t>
      </w:r>
    </w:p>
    <w:p w14:paraId="3309E47F" w14:textId="2D7D6E92" w:rsidR="00A0558A" w:rsidRPr="00CF5E46" w:rsidRDefault="00A0558A" w:rsidP="00A0558A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924424">
        <w:rPr>
          <w:rFonts w:ascii="Calibri" w:hAnsi="Calibri" w:cs="Calibri"/>
          <w:b w:val="0"/>
          <w:sz w:val="22"/>
          <w:szCs w:val="22"/>
          <w:u w:val="none"/>
        </w:rPr>
        <w:t xml:space="preserve">Tryckgivare styr via intern regulator varvtalet på cirkulationspumpen </w:t>
      </w:r>
      <w:r>
        <w:rPr>
          <w:rFonts w:ascii="Calibri" w:hAnsi="Calibri" w:cs="Calibri"/>
          <w:b w:val="0"/>
          <w:sz w:val="22"/>
          <w:szCs w:val="22"/>
          <w:u w:val="none"/>
        </w:rPr>
        <w:t>P</w:t>
      </w:r>
      <w:r w:rsidR="007C4834">
        <w:rPr>
          <w:rFonts w:ascii="Calibri" w:hAnsi="Calibri" w:cs="Calibri"/>
          <w:b w:val="0"/>
          <w:sz w:val="22"/>
          <w:szCs w:val="22"/>
          <w:u w:val="none"/>
        </w:rPr>
        <w:t>1</w:t>
      </w:r>
      <w:r w:rsidR="00237BEF">
        <w:rPr>
          <w:rFonts w:ascii="Calibri" w:hAnsi="Calibri" w:cs="Calibri"/>
          <w:b w:val="0"/>
          <w:sz w:val="22"/>
          <w:szCs w:val="22"/>
          <w:u w:val="none"/>
        </w:rPr>
        <w:t>,</w:t>
      </w:r>
      <w:r w:rsidR="007C4834">
        <w:rPr>
          <w:rFonts w:ascii="Calibri" w:hAnsi="Calibri" w:cs="Calibri"/>
          <w:b w:val="0"/>
          <w:sz w:val="22"/>
          <w:szCs w:val="22"/>
          <w:u w:val="none"/>
        </w:rPr>
        <w:t xml:space="preserve"> P2</w:t>
      </w:r>
      <w:r w:rsidR="00237BEF">
        <w:rPr>
          <w:rFonts w:ascii="Calibri" w:hAnsi="Calibri" w:cs="Calibri"/>
          <w:b w:val="0"/>
          <w:sz w:val="22"/>
          <w:szCs w:val="22"/>
          <w:u w:val="none"/>
        </w:rPr>
        <w:t xml:space="preserve"> respektive P3</w:t>
      </w:r>
      <w:r w:rsidRPr="00924424">
        <w:rPr>
          <w:rFonts w:ascii="Calibri" w:hAnsi="Calibri" w:cs="Calibri"/>
          <w:b w:val="0"/>
          <w:sz w:val="22"/>
          <w:szCs w:val="22"/>
          <w:u w:val="none"/>
        </w:rPr>
        <w:t xml:space="preserve"> så att inställt konstanttryck erhålls.</w:t>
      </w:r>
    </w:p>
    <w:p w14:paraId="26DAA925" w14:textId="77777777" w:rsidR="00C80CC7" w:rsidRDefault="00C80CC7" w:rsidP="00556C88">
      <w:pPr>
        <w:pStyle w:val="Heading5"/>
        <w:rPr>
          <w:b w:val="0"/>
          <w:sz w:val="24"/>
          <w:u w:val="none"/>
        </w:rPr>
      </w:pPr>
    </w:p>
    <w:p w14:paraId="40B51C36" w14:textId="441767D5" w:rsidR="00967192" w:rsidRPr="00975B77" w:rsidRDefault="007C4834" w:rsidP="00975B77">
      <w:pPr>
        <w:pStyle w:val="Heading5"/>
        <w:rPr>
          <w:rFonts w:asciiTheme="minorHAnsi" w:hAnsiTheme="minorHAnsi" w:cs="Calibri"/>
          <w:sz w:val="24"/>
          <w:szCs w:val="24"/>
        </w:rPr>
      </w:pPr>
      <w:bookmarkStart w:id="0" w:name="_Hlk4409188"/>
      <w:r>
        <w:rPr>
          <w:rFonts w:asciiTheme="minorHAnsi" w:hAnsiTheme="minorHAnsi" w:cs="Calibri"/>
          <w:sz w:val="24"/>
          <w:szCs w:val="24"/>
        </w:rPr>
        <w:br w:type="column"/>
      </w:r>
      <w:r w:rsidR="00967192" w:rsidRPr="00975B77">
        <w:rPr>
          <w:rFonts w:asciiTheme="minorHAnsi" w:hAnsiTheme="minorHAnsi" w:cs="Calibri"/>
          <w:sz w:val="24"/>
          <w:szCs w:val="24"/>
        </w:rPr>
        <w:t>KONFIGURERING BACnet</w:t>
      </w:r>
    </w:p>
    <w:bookmarkEnd w:id="0"/>
    <w:p w14:paraId="2F9E592F" w14:textId="77777777" w:rsidR="009F5348" w:rsidRDefault="009F5348" w:rsidP="009F5348">
      <w:pPr>
        <w:rPr>
          <w:rFonts w:ascii="Calibri" w:eastAsia="MS Mincho" w:hAnsi="Calibri" w:cs="Calibri"/>
          <w:sz w:val="22"/>
          <w:szCs w:val="22"/>
          <w:highlight w:val="yellow"/>
        </w:rPr>
      </w:pPr>
      <w:r>
        <w:rPr>
          <w:rFonts w:ascii="Calibri" w:eastAsia="MS Mincho" w:hAnsi="Calibri" w:cs="Calibri"/>
          <w:sz w:val="22"/>
          <w:szCs w:val="22"/>
        </w:rPr>
        <w:t xml:space="preserve">Se Ramverk Programmering och Systemintegration BACnet, utgåva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</w:rPr>
        <w:t xml:space="preserve"> daterad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68D024DB" w14:textId="77777777" w:rsidR="009F5348" w:rsidRDefault="009F5348" w:rsidP="009F5348">
      <w:pPr>
        <w:rPr>
          <w:rFonts w:ascii="Calibri" w:hAnsi="Calibri" w:cs="Calibri"/>
          <w:b/>
          <w:sz w:val="28"/>
          <w:szCs w:val="28"/>
          <w:u w:val="single"/>
        </w:rPr>
      </w:pPr>
      <w:r w:rsidRPr="00934087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p w14:paraId="749A2782" w14:textId="788AE7FF" w:rsidR="00744687" w:rsidRDefault="00744687">
      <w:pPr>
        <w:rPr>
          <w:rFonts w:asciiTheme="minorHAnsi" w:hAnsiTheme="minorHAnsi" w:cs="Calibri"/>
          <w:b/>
          <w:szCs w:val="24"/>
          <w:u w:val="single"/>
        </w:rPr>
      </w:pPr>
    </w:p>
    <w:p w14:paraId="7AC32191" w14:textId="6D6144C3" w:rsidR="00AE6B3A" w:rsidRPr="00940986" w:rsidRDefault="00782A1D" w:rsidP="00782A1D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  <w:sectPr w:rsidR="00AE6B3A" w:rsidRPr="00940986" w:rsidSect="00EB0667">
          <w:type w:val="continuous"/>
          <w:pgSz w:w="16840" w:h="23814" w:code="8"/>
          <w:pgMar w:top="851" w:right="851" w:bottom="261" w:left="1418" w:header="0" w:footer="516" w:gutter="0"/>
          <w:paperSrc w:first="2" w:other="2"/>
          <w:cols w:num="2" w:space="720" w:equalWidth="0">
            <w:col w:w="6931" w:space="708"/>
            <w:col w:w="6931"/>
          </w:cols>
        </w:sectPr>
      </w:pPr>
      <w:r w:rsidRPr="00940986">
        <w:rPr>
          <w:rFonts w:asciiTheme="minorHAnsi" w:hAnsiTheme="minorHAnsi" w:cs="Calibri"/>
          <w:sz w:val="24"/>
          <w:szCs w:val="24"/>
        </w:rPr>
        <w:t xml:space="preserve"> </w:t>
      </w:r>
      <w:r w:rsidR="00921E6E" w:rsidRPr="00940986">
        <w:rPr>
          <w:rFonts w:asciiTheme="minorHAnsi" w:hAnsiTheme="minorHAnsi" w:cs="Calibri"/>
          <w:sz w:val="24"/>
          <w:szCs w:val="24"/>
        </w:rPr>
        <w:br/>
      </w:r>
    </w:p>
    <w:p w14:paraId="2AEBC36B" w14:textId="77777777" w:rsidR="00AE6B3A" w:rsidRPr="00940986" w:rsidRDefault="00AE6B3A" w:rsidP="00473579">
      <w:pPr>
        <w:pStyle w:val="Heading5"/>
        <w:rPr>
          <w:rFonts w:asciiTheme="minorHAnsi" w:hAnsiTheme="minorHAnsi" w:cs="Calibri"/>
          <w:sz w:val="24"/>
          <w:szCs w:val="24"/>
        </w:rPr>
      </w:pPr>
      <w:r w:rsidRPr="00940986">
        <w:rPr>
          <w:rFonts w:asciiTheme="minorHAnsi" w:hAnsiTheme="minorHAnsi" w:cs="Calibri"/>
          <w:sz w:val="24"/>
          <w:szCs w:val="24"/>
        </w:rPr>
        <w:t>LARM</w:t>
      </w:r>
    </w:p>
    <w:p w14:paraId="31B4B092" w14:textId="77777777" w:rsidR="00AE6B3A" w:rsidRPr="00940986" w:rsidRDefault="00AE6B3A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134"/>
        <w:gridCol w:w="842"/>
        <w:gridCol w:w="839"/>
        <w:gridCol w:w="839"/>
        <w:gridCol w:w="1449"/>
        <w:gridCol w:w="6875"/>
      </w:tblGrid>
      <w:tr w:rsidR="00520406" w:rsidRPr="00940986" w14:paraId="753B0215" w14:textId="77777777" w:rsidTr="00520406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69200"/>
            <w:vAlign w:val="center"/>
          </w:tcPr>
          <w:p w14:paraId="7BE69C90" w14:textId="77777777" w:rsidR="00520406" w:rsidRPr="00940986" w:rsidRDefault="00520406" w:rsidP="00520406">
            <w:pPr>
              <w:pStyle w:val="Heading5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  <w:r w:rsidRPr="00940986"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  <w:t>Objekt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69200"/>
            <w:vAlign w:val="center"/>
          </w:tcPr>
          <w:p w14:paraId="238889E6" w14:textId="289042BF" w:rsidR="00520406" w:rsidRPr="00940986" w:rsidRDefault="00520406" w:rsidP="00520406">
            <w:pPr>
              <w:pStyle w:val="Heading5"/>
              <w:jc w:val="center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  <w:t>Larmklass</w:t>
            </w: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5911441C" w14:textId="7616D5CB" w:rsidR="00520406" w:rsidRPr="00940986" w:rsidRDefault="00520406" w:rsidP="00520406">
            <w:pPr>
              <w:pStyle w:val="Heading5"/>
              <w:jc w:val="center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  <w:r w:rsidRPr="00520406"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  <w:t>Prio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066ED37F" w14:textId="3221C52C" w:rsidR="00520406" w:rsidRPr="00EA3BBE" w:rsidRDefault="00520406" w:rsidP="00520406">
            <w:pPr>
              <w:pStyle w:val="Heading5"/>
              <w:jc w:val="center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  <w:r w:rsidRPr="00EA3BBE">
              <w:rPr>
                <w:rFonts w:ascii="Calibri" w:hAnsi="Calibri" w:cs="Calibri"/>
                <w:b w:val="0"/>
                <w:sz w:val="22"/>
                <w:szCs w:val="22"/>
                <w:u w:val="none"/>
              </w:rPr>
              <w:t>F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</w:tcPr>
          <w:p w14:paraId="64B46323" w14:textId="159550F1" w:rsidR="00520406" w:rsidRPr="00EA3BBE" w:rsidRDefault="00520406" w:rsidP="00520406">
            <w:pPr>
              <w:pStyle w:val="Heading5"/>
              <w:jc w:val="center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  <w:r w:rsidRPr="00EA3BBE">
              <w:rPr>
                <w:rFonts w:ascii="Calibri" w:hAnsi="Calibri" w:cs="Calibri"/>
                <w:b w:val="0"/>
                <w:sz w:val="22"/>
                <w:szCs w:val="22"/>
                <w:u w:val="none"/>
              </w:rPr>
              <w:t>M*²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774C11CC" w14:textId="77777777" w:rsidR="00520406" w:rsidRPr="00940986" w:rsidRDefault="00520406" w:rsidP="00520406">
            <w:pPr>
              <w:pStyle w:val="Heading5"/>
              <w:jc w:val="right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  <w:r w:rsidRPr="00940986"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  <w:t>Fördröjning</w:t>
            </w:r>
          </w:p>
        </w:tc>
        <w:tc>
          <w:tcPr>
            <w:tcW w:w="6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9200"/>
            <w:vAlign w:val="center"/>
          </w:tcPr>
          <w:p w14:paraId="3C53C861" w14:textId="77777777" w:rsidR="00520406" w:rsidRPr="00940986" w:rsidRDefault="00520406" w:rsidP="00520406">
            <w:pPr>
              <w:pStyle w:val="Heading5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  <w:r w:rsidRPr="00940986"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  <w:t>Larmtext</w:t>
            </w:r>
          </w:p>
        </w:tc>
      </w:tr>
      <w:tr w:rsidR="00520406" w:rsidRPr="00940986" w14:paraId="5993E0A8" w14:textId="77777777" w:rsidTr="00520406">
        <w:trPr>
          <w:trHeight w:val="283"/>
        </w:trPr>
        <w:tc>
          <w:tcPr>
            <w:tcW w:w="2764" w:type="dxa"/>
            <w:tcBorders>
              <w:top w:val="single" w:sz="4" w:space="0" w:color="auto"/>
            </w:tcBorders>
          </w:tcPr>
          <w:p w14:paraId="73CBDF74" w14:textId="77777777" w:rsidR="00520406" w:rsidRPr="00940986" w:rsidRDefault="00520406" w:rsidP="00520406">
            <w:pPr>
              <w:pStyle w:val="Heading5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02CB2F5" w14:textId="77777777" w:rsidR="00520406" w:rsidRPr="00940986" w:rsidRDefault="00520406" w:rsidP="00520406">
            <w:pPr>
              <w:pStyle w:val="Heading5"/>
              <w:jc w:val="center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</w:tcPr>
          <w:p w14:paraId="6F4860D8" w14:textId="7ED944AE" w:rsidR="00520406" w:rsidRPr="00940986" w:rsidRDefault="00520406" w:rsidP="00520406">
            <w:pPr>
              <w:pStyle w:val="Heading5"/>
              <w:jc w:val="center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46B83A7A" w14:textId="77777777" w:rsidR="00520406" w:rsidRPr="00940986" w:rsidRDefault="00520406" w:rsidP="00520406">
            <w:pPr>
              <w:pStyle w:val="Heading5"/>
              <w:jc w:val="center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24A8257A" w14:textId="77777777" w:rsidR="00520406" w:rsidRPr="00940986" w:rsidRDefault="00520406" w:rsidP="00520406">
            <w:pPr>
              <w:pStyle w:val="Heading5"/>
              <w:jc w:val="center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1B273EA" w14:textId="77777777" w:rsidR="00520406" w:rsidRPr="00940986" w:rsidRDefault="00520406" w:rsidP="00520406">
            <w:pPr>
              <w:pStyle w:val="Heading5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6875" w:type="dxa"/>
            <w:tcBorders>
              <w:top w:val="single" w:sz="4" w:space="0" w:color="auto"/>
            </w:tcBorders>
          </w:tcPr>
          <w:p w14:paraId="1615B380" w14:textId="77777777" w:rsidR="00520406" w:rsidRPr="00940986" w:rsidRDefault="00520406" w:rsidP="00520406">
            <w:pPr>
              <w:pStyle w:val="Heading5"/>
              <w:rPr>
                <w:rFonts w:asciiTheme="minorHAnsi" w:hAnsiTheme="minorHAnsi" w:cs="Calibri"/>
                <w:b w:val="0"/>
                <w:sz w:val="22"/>
                <w:szCs w:val="22"/>
                <w:u w:val="none"/>
              </w:rPr>
            </w:pPr>
          </w:p>
        </w:tc>
      </w:tr>
      <w:tr w:rsidR="00520406" w:rsidRPr="00940986" w14:paraId="4367B0C3" w14:textId="77777777" w:rsidTr="00520406">
        <w:trPr>
          <w:trHeight w:val="283"/>
        </w:trPr>
        <w:tc>
          <w:tcPr>
            <w:tcW w:w="2764" w:type="dxa"/>
            <w:vAlign w:val="center"/>
          </w:tcPr>
          <w:p w14:paraId="778CCCD9" w14:textId="5D34022B" w:rsidR="00520406" w:rsidRPr="0033565D" w:rsidRDefault="00520406" w:rsidP="00520406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 xml:space="preserve">GT41_GF </w:t>
            </w:r>
          </w:p>
        </w:tc>
        <w:tc>
          <w:tcPr>
            <w:tcW w:w="1134" w:type="dxa"/>
            <w:vAlign w:val="center"/>
          </w:tcPr>
          <w:p w14:paraId="77D5B000" w14:textId="279A3135" w:rsidR="00520406" w:rsidRPr="0033565D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C</w:t>
            </w:r>
          </w:p>
        </w:tc>
        <w:tc>
          <w:tcPr>
            <w:tcW w:w="842" w:type="dxa"/>
            <w:vAlign w:val="center"/>
          </w:tcPr>
          <w:p w14:paraId="6F9B9B56" w14:textId="0F730150" w:rsidR="00520406" w:rsidRPr="00520406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bCs/>
                <w:sz w:val="22"/>
                <w:szCs w:val="22"/>
                <w:u w:val="none"/>
              </w:rPr>
            </w:pPr>
            <w:r>
              <w:rPr>
                <w:rFonts w:ascii="Calibri" w:hAnsi="Calibri" w:cs="Calibri"/>
                <w:b w:val="0"/>
                <w:bCs/>
                <w:sz w:val="22"/>
                <w:szCs w:val="22"/>
                <w:u w:val="none"/>
              </w:rPr>
              <w:t>33</w:t>
            </w:r>
          </w:p>
        </w:tc>
        <w:tc>
          <w:tcPr>
            <w:tcW w:w="839" w:type="dxa"/>
            <w:vAlign w:val="center"/>
          </w:tcPr>
          <w:p w14:paraId="3FA331D8" w14:textId="77777777" w:rsidR="00520406" w:rsidRPr="0033565D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  <w:vertAlign w:val="superscript"/>
              </w:rPr>
            </w:pPr>
          </w:p>
        </w:tc>
        <w:tc>
          <w:tcPr>
            <w:tcW w:w="839" w:type="dxa"/>
            <w:vAlign w:val="center"/>
          </w:tcPr>
          <w:p w14:paraId="72BC1231" w14:textId="77777777" w:rsidR="00520406" w:rsidRPr="0033565D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3412E321" w14:textId="01BE36D3" w:rsidR="00520406" w:rsidRPr="0033565D" w:rsidRDefault="00520406" w:rsidP="00520406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5</w:t>
            </w: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53A0303F" w14:textId="4DB28F33" w:rsidR="00520406" w:rsidRPr="0033565D" w:rsidRDefault="00520406" w:rsidP="00520406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 xml:space="preserve">Givarfel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framledningsgivare</w:t>
            </w:r>
          </w:p>
        </w:tc>
      </w:tr>
      <w:tr w:rsidR="00520406" w:rsidRPr="00940986" w14:paraId="41A9F4D7" w14:textId="77777777" w:rsidTr="00520406">
        <w:trPr>
          <w:trHeight w:val="283"/>
        </w:trPr>
        <w:tc>
          <w:tcPr>
            <w:tcW w:w="2764" w:type="dxa"/>
            <w:vAlign w:val="center"/>
          </w:tcPr>
          <w:p w14:paraId="567A9C72" w14:textId="3EF84F4D" w:rsidR="00520406" w:rsidRPr="0033565D" w:rsidRDefault="00520406" w:rsidP="00520406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GT4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2</w:t>
            </w: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 xml:space="preserve">_GF </w:t>
            </w:r>
          </w:p>
        </w:tc>
        <w:tc>
          <w:tcPr>
            <w:tcW w:w="1134" w:type="dxa"/>
            <w:vAlign w:val="center"/>
          </w:tcPr>
          <w:p w14:paraId="6A839171" w14:textId="615E9219" w:rsidR="00520406" w:rsidRPr="0033565D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C</w:t>
            </w:r>
          </w:p>
        </w:tc>
        <w:tc>
          <w:tcPr>
            <w:tcW w:w="842" w:type="dxa"/>
            <w:vAlign w:val="center"/>
          </w:tcPr>
          <w:p w14:paraId="38D09D21" w14:textId="0AF03CBD" w:rsidR="00520406" w:rsidRPr="00520406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bCs/>
                <w:sz w:val="22"/>
                <w:szCs w:val="22"/>
                <w:u w:val="none"/>
              </w:rPr>
            </w:pPr>
            <w:r>
              <w:rPr>
                <w:rFonts w:ascii="Calibri" w:hAnsi="Calibri" w:cs="Calibri"/>
                <w:b w:val="0"/>
                <w:bCs/>
                <w:sz w:val="22"/>
                <w:szCs w:val="22"/>
                <w:u w:val="none"/>
              </w:rPr>
              <w:t>33</w:t>
            </w:r>
          </w:p>
        </w:tc>
        <w:tc>
          <w:tcPr>
            <w:tcW w:w="839" w:type="dxa"/>
            <w:vAlign w:val="center"/>
          </w:tcPr>
          <w:p w14:paraId="3628BB0E" w14:textId="77777777" w:rsidR="00520406" w:rsidRPr="0033565D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  <w:vertAlign w:val="superscript"/>
              </w:rPr>
            </w:pPr>
          </w:p>
        </w:tc>
        <w:tc>
          <w:tcPr>
            <w:tcW w:w="839" w:type="dxa"/>
            <w:vAlign w:val="center"/>
          </w:tcPr>
          <w:p w14:paraId="539CC72D" w14:textId="77777777" w:rsidR="00520406" w:rsidRPr="0033565D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4091E0F0" w14:textId="7C2DA803" w:rsidR="00520406" w:rsidRPr="0033565D" w:rsidRDefault="00520406" w:rsidP="00520406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5</w:t>
            </w: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376F3DFD" w14:textId="562C6A19" w:rsidR="00520406" w:rsidRPr="0033565D" w:rsidRDefault="00520406" w:rsidP="00520406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 xml:space="preserve">Givarfel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returledningsgivare</w:t>
            </w:r>
          </w:p>
        </w:tc>
      </w:tr>
      <w:tr w:rsidR="00520406" w:rsidRPr="00940986" w14:paraId="03888C61" w14:textId="77777777" w:rsidTr="00520406">
        <w:trPr>
          <w:trHeight w:val="283"/>
        </w:trPr>
        <w:tc>
          <w:tcPr>
            <w:tcW w:w="2764" w:type="dxa"/>
            <w:vAlign w:val="center"/>
          </w:tcPr>
          <w:p w14:paraId="3A14241A" w14:textId="0E05ADDD" w:rsidR="00520406" w:rsidRPr="0033565D" w:rsidRDefault="00520406" w:rsidP="00520406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GP61_L</w:t>
            </w:r>
            <w:r w:rsidR="004C1A63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L</w:t>
            </w:r>
          </w:p>
        </w:tc>
        <w:tc>
          <w:tcPr>
            <w:tcW w:w="1134" w:type="dxa"/>
            <w:vAlign w:val="center"/>
          </w:tcPr>
          <w:p w14:paraId="2DCB8E1B" w14:textId="76BC0586" w:rsidR="00520406" w:rsidRPr="0033565D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A</w:t>
            </w:r>
          </w:p>
        </w:tc>
        <w:tc>
          <w:tcPr>
            <w:tcW w:w="842" w:type="dxa"/>
            <w:vAlign w:val="center"/>
          </w:tcPr>
          <w:p w14:paraId="31B9BD08" w14:textId="012A8B6E" w:rsidR="00520406" w:rsidRPr="00520406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bCs/>
                <w:sz w:val="22"/>
                <w:szCs w:val="22"/>
                <w:u w:val="none"/>
              </w:rPr>
            </w:pPr>
            <w:r>
              <w:rPr>
                <w:rFonts w:ascii="Calibri" w:eastAsia="MS Mincho" w:hAnsi="Calibri" w:cs="Calibri"/>
                <w:b w:val="0"/>
                <w:bCs/>
                <w:sz w:val="22"/>
                <w:szCs w:val="22"/>
                <w:u w:val="none"/>
              </w:rPr>
              <w:t>18</w:t>
            </w:r>
          </w:p>
        </w:tc>
        <w:tc>
          <w:tcPr>
            <w:tcW w:w="839" w:type="dxa"/>
            <w:vAlign w:val="center"/>
          </w:tcPr>
          <w:p w14:paraId="3D95AF9A" w14:textId="77777777" w:rsidR="00520406" w:rsidRPr="0033565D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327E7CAA" w14:textId="77777777" w:rsidR="00520406" w:rsidRPr="0033565D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398157CE" w14:textId="75C11C7A" w:rsidR="00520406" w:rsidRPr="0033565D" w:rsidRDefault="00520406" w:rsidP="00520406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10 min.</w:t>
            </w:r>
          </w:p>
        </w:tc>
        <w:tc>
          <w:tcPr>
            <w:tcW w:w="6875" w:type="dxa"/>
            <w:vAlign w:val="center"/>
          </w:tcPr>
          <w:p w14:paraId="32124FB4" w14:textId="00EF215E" w:rsidR="00520406" w:rsidRPr="0033565D" w:rsidRDefault="00520406" w:rsidP="00520406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 xml:space="preserve">Lågt </w:t>
            </w:r>
            <w:r w:rsidR="004C1A63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system</w:t>
            </w:r>
            <w:r w:rsidRPr="0033565D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tryck</w:t>
            </w:r>
          </w:p>
        </w:tc>
      </w:tr>
      <w:tr w:rsidR="00520406" w:rsidRPr="00940986" w14:paraId="5AA50FCD" w14:textId="77777777" w:rsidTr="00520406">
        <w:trPr>
          <w:trHeight w:val="283"/>
        </w:trPr>
        <w:tc>
          <w:tcPr>
            <w:tcW w:w="2764" w:type="dxa"/>
            <w:vAlign w:val="center"/>
          </w:tcPr>
          <w:p w14:paraId="7F92AD3D" w14:textId="72CA6BC3" w:rsidR="00520406" w:rsidRPr="0033565D" w:rsidRDefault="00520406" w:rsidP="00520406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P</w:t>
            </w:r>
            <w:r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1</w:t>
            </w: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_DS</w:t>
            </w:r>
          </w:p>
        </w:tc>
        <w:tc>
          <w:tcPr>
            <w:tcW w:w="1134" w:type="dxa"/>
            <w:vAlign w:val="center"/>
          </w:tcPr>
          <w:p w14:paraId="390CEDA1" w14:textId="0D28E39B" w:rsidR="00520406" w:rsidRPr="0033565D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A</w:t>
            </w:r>
          </w:p>
        </w:tc>
        <w:tc>
          <w:tcPr>
            <w:tcW w:w="842" w:type="dxa"/>
            <w:vAlign w:val="center"/>
          </w:tcPr>
          <w:p w14:paraId="400505B1" w14:textId="52B4C4FB" w:rsidR="00520406" w:rsidRPr="0033565D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13</w:t>
            </w:r>
          </w:p>
        </w:tc>
        <w:tc>
          <w:tcPr>
            <w:tcW w:w="839" w:type="dxa"/>
            <w:vAlign w:val="center"/>
          </w:tcPr>
          <w:p w14:paraId="1BB826BA" w14:textId="77777777" w:rsidR="00520406" w:rsidRPr="0033565D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02B275BB" w14:textId="77777777" w:rsidR="00520406" w:rsidRPr="0033565D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135B3757" w14:textId="74B07005" w:rsidR="00520406" w:rsidRPr="0033565D" w:rsidRDefault="00520406" w:rsidP="00520406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3 min.</w:t>
            </w:r>
          </w:p>
        </w:tc>
        <w:tc>
          <w:tcPr>
            <w:tcW w:w="6875" w:type="dxa"/>
            <w:vAlign w:val="center"/>
          </w:tcPr>
          <w:p w14:paraId="2D66C51F" w14:textId="70DFD648" w:rsidR="00520406" w:rsidRPr="0033565D" w:rsidRDefault="00520406" w:rsidP="00520406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9B64A5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 xml:space="preserve">Driftstopp pump </w:t>
            </w:r>
          </w:p>
        </w:tc>
      </w:tr>
      <w:tr w:rsidR="00520406" w:rsidRPr="00940986" w14:paraId="4D435AE7" w14:textId="77777777" w:rsidTr="00520406">
        <w:trPr>
          <w:trHeight w:val="283"/>
        </w:trPr>
        <w:tc>
          <w:tcPr>
            <w:tcW w:w="2764" w:type="dxa"/>
            <w:vAlign w:val="center"/>
          </w:tcPr>
          <w:p w14:paraId="4C73E437" w14:textId="24103806" w:rsidR="00520406" w:rsidRPr="0033565D" w:rsidRDefault="00520406" w:rsidP="00520406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P</w:t>
            </w:r>
            <w:r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1</w:t>
            </w: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_HM</w:t>
            </w:r>
          </w:p>
        </w:tc>
        <w:tc>
          <w:tcPr>
            <w:tcW w:w="1134" w:type="dxa"/>
            <w:vAlign w:val="center"/>
          </w:tcPr>
          <w:p w14:paraId="1506E1B5" w14:textId="58BE39F1" w:rsidR="00520406" w:rsidRPr="0033565D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C</w:t>
            </w:r>
          </w:p>
        </w:tc>
        <w:tc>
          <w:tcPr>
            <w:tcW w:w="842" w:type="dxa"/>
            <w:vAlign w:val="center"/>
          </w:tcPr>
          <w:p w14:paraId="440D9A6C" w14:textId="19BA81D9" w:rsidR="00520406" w:rsidRPr="0033565D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38</w:t>
            </w:r>
          </w:p>
        </w:tc>
        <w:tc>
          <w:tcPr>
            <w:tcW w:w="839" w:type="dxa"/>
            <w:vAlign w:val="center"/>
          </w:tcPr>
          <w:p w14:paraId="58E9E784" w14:textId="77777777" w:rsidR="00520406" w:rsidRPr="0033565D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20639B55" w14:textId="77777777" w:rsidR="00520406" w:rsidRPr="0033565D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284AC055" w14:textId="14C1A74C" w:rsidR="00520406" w:rsidRPr="0033565D" w:rsidRDefault="00520406" w:rsidP="00520406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30 min.</w:t>
            </w:r>
          </w:p>
        </w:tc>
        <w:tc>
          <w:tcPr>
            <w:tcW w:w="6875" w:type="dxa"/>
            <w:vAlign w:val="center"/>
          </w:tcPr>
          <w:p w14:paraId="56C1360C" w14:textId="562C7EC5" w:rsidR="00520406" w:rsidRPr="0033565D" w:rsidRDefault="00520406" w:rsidP="00520406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9B64A5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 xml:space="preserve">Handmanöver pump </w:t>
            </w:r>
          </w:p>
        </w:tc>
      </w:tr>
      <w:tr w:rsidR="00520406" w:rsidRPr="00940986" w14:paraId="4E54CBE6" w14:textId="77777777" w:rsidTr="00520406">
        <w:trPr>
          <w:trHeight w:val="283"/>
        </w:trPr>
        <w:tc>
          <w:tcPr>
            <w:tcW w:w="2764" w:type="dxa"/>
            <w:vAlign w:val="center"/>
          </w:tcPr>
          <w:p w14:paraId="38082C2D" w14:textId="0622A8BC" w:rsidR="00520406" w:rsidRPr="0033565D" w:rsidRDefault="00520406" w:rsidP="00520406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P</w:t>
            </w:r>
            <w:r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2</w:t>
            </w: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_DS</w:t>
            </w:r>
          </w:p>
        </w:tc>
        <w:tc>
          <w:tcPr>
            <w:tcW w:w="1134" w:type="dxa"/>
            <w:vAlign w:val="center"/>
          </w:tcPr>
          <w:p w14:paraId="2C939982" w14:textId="59BAE569" w:rsidR="00520406" w:rsidRPr="0033565D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A</w:t>
            </w:r>
          </w:p>
        </w:tc>
        <w:tc>
          <w:tcPr>
            <w:tcW w:w="842" w:type="dxa"/>
            <w:vAlign w:val="center"/>
          </w:tcPr>
          <w:p w14:paraId="3574DDEE" w14:textId="5534815A" w:rsidR="00520406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13</w:t>
            </w:r>
          </w:p>
        </w:tc>
        <w:tc>
          <w:tcPr>
            <w:tcW w:w="839" w:type="dxa"/>
            <w:vAlign w:val="center"/>
          </w:tcPr>
          <w:p w14:paraId="5F72B4CC" w14:textId="77777777" w:rsidR="00520406" w:rsidRPr="0033565D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4E8EDEEF" w14:textId="77777777" w:rsidR="00520406" w:rsidRPr="0033565D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5A0B5515" w14:textId="7C9E41EC" w:rsidR="00520406" w:rsidRPr="0033565D" w:rsidRDefault="00520406" w:rsidP="00520406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3 min.</w:t>
            </w:r>
          </w:p>
        </w:tc>
        <w:tc>
          <w:tcPr>
            <w:tcW w:w="6875" w:type="dxa"/>
            <w:vAlign w:val="center"/>
          </w:tcPr>
          <w:p w14:paraId="7FCBF3CC" w14:textId="04081F44" w:rsidR="00520406" w:rsidRPr="0033565D" w:rsidRDefault="00520406" w:rsidP="00520406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9B64A5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 xml:space="preserve">Driftstopp pump </w:t>
            </w:r>
          </w:p>
        </w:tc>
      </w:tr>
      <w:tr w:rsidR="00520406" w:rsidRPr="00940986" w14:paraId="1254F3E5" w14:textId="77777777" w:rsidTr="00520406">
        <w:trPr>
          <w:trHeight w:val="283"/>
        </w:trPr>
        <w:tc>
          <w:tcPr>
            <w:tcW w:w="2764" w:type="dxa"/>
            <w:vAlign w:val="center"/>
          </w:tcPr>
          <w:p w14:paraId="5FDFE63B" w14:textId="4695688C" w:rsidR="00520406" w:rsidRPr="0033565D" w:rsidRDefault="00520406" w:rsidP="00520406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P</w:t>
            </w:r>
            <w:r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2</w:t>
            </w: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_HM</w:t>
            </w:r>
          </w:p>
        </w:tc>
        <w:tc>
          <w:tcPr>
            <w:tcW w:w="1134" w:type="dxa"/>
            <w:vAlign w:val="center"/>
          </w:tcPr>
          <w:p w14:paraId="2B904DBC" w14:textId="5B006FFE" w:rsidR="00520406" w:rsidRPr="0033565D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C</w:t>
            </w:r>
          </w:p>
        </w:tc>
        <w:tc>
          <w:tcPr>
            <w:tcW w:w="842" w:type="dxa"/>
            <w:vAlign w:val="center"/>
          </w:tcPr>
          <w:p w14:paraId="5A02F924" w14:textId="46CFCAB7" w:rsidR="00520406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38</w:t>
            </w:r>
          </w:p>
        </w:tc>
        <w:tc>
          <w:tcPr>
            <w:tcW w:w="839" w:type="dxa"/>
            <w:vAlign w:val="center"/>
          </w:tcPr>
          <w:p w14:paraId="3F1CBDBC" w14:textId="77777777" w:rsidR="00520406" w:rsidRPr="0033565D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4CA79F1A" w14:textId="77777777" w:rsidR="00520406" w:rsidRPr="0033565D" w:rsidRDefault="00520406" w:rsidP="00520406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558F7F10" w14:textId="2282089B" w:rsidR="00520406" w:rsidRPr="0033565D" w:rsidRDefault="00520406" w:rsidP="00520406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30 min.</w:t>
            </w:r>
          </w:p>
        </w:tc>
        <w:tc>
          <w:tcPr>
            <w:tcW w:w="6875" w:type="dxa"/>
            <w:vAlign w:val="center"/>
          </w:tcPr>
          <w:p w14:paraId="7D0A61C0" w14:textId="46A4230F" w:rsidR="00520406" w:rsidRPr="0033565D" w:rsidRDefault="00520406" w:rsidP="00520406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9B64A5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 xml:space="preserve">Handmanöver pump </w:t>
            </w:r>
          </w:p>
        </w:tc>
      </w:tr>
      <w:tr w:rsidR="00237BEF" w:rsidRPr="00940986" w14:paraId="2E5B42DF" w14:textId="77777777" w:rsidTr="00520406">
        <w:trPr>
          <w:trHeight w:val="283"/>
        </w:trPr>
        <w:tc>
          <w:tcPr>
            <w:tcW w:w="2764" w:type="dxa"/>
            <w:vAlign w:val="center"/>
          </w:tcPr>
          <w:p w14:paraId="444412BC" w14:textId="779DCD15" w:rsidR="00237BEF" w:rsidRPr="0033565D" w:rsidRDefault="00237BEF" w:rsidP="00237BEF">
            <w:pPr>
              <w:pStyle w:val="Heading5"/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P</w:t>
            </w:r>
            <w:r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3</w:t>
            </w: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_DS</w:t>
            </w:r>
          </w:p>
        </w:tc>
        <w:tc>
          <w:tcPr>
            <w:tcW w:w="1134" w:type="dxa"/>
            <w:vAlign w:val="center"/>
          </w:tcPr>
          <w:p w14:paraId="028F947C" w14:textId="3D4357C5" w:rsidR="00237BEF" w:rsidRPr="0033565D" w:rsidRDefault="00237BEF" w:rsidP="00237BEF">
            <w:pPr>
              <w:pStyle w:val="Heading5"/>
              <w:jc w:val="center"/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A</w:t>
            </w:r>
          </w:p>
        </w:tc>
        <w:tc>
          <w:tcPr>
            <w:tcW w:w="842" w:type="dxa"/>
            <w:vAlign w:val="center"/>
          </w:tcPr>
          <w:p w14:paraId="594018E2" w14:textId="5B8B01E6" w:rsidR="00237BEF" w:rsidRDefault="00237BEF" w:rsidP="00237BEF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13</w:t>
            </w:r>
          </w:p>
        </w:tc>
        <w:tc>
          <w:tcPr>
            <w:tcW w:w="839" w:type="dxa"/>
            <w:vAlign w:val="center"/>
          </w:tcPr>
          <w:p w14:paraId="0B078D05" w14:textId="77777777" w:rsidR="00237BEF" w:rsidRPr="0033565D" w:rsidRDefault="00237BEF" w:rsidP="00237BEF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3BB9A70C" w14:textId="77777777" w:rsidR="00237BEF" w:rsidRPr="0033565D" w:rsidRDefault="00237BEF" w:rsidP="00237BEF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5C4A53F8" w14:textId="7ED4AC84" w:rsidR="00237BEF" w:rsidRPr="0033565D" w:rsidRDefault="00237BEF" w:rsidP="00237BEF">
            <w:pPr>
              <w:pStyle w:val="Heading5"/>
              <w:jc w:val="right"/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3 min.</w:t>
            </w:r>
          </w:p>
        </w:tc>
        <w:tc>
          <w:tcPr>
            <w:tcW w:w="6875" w:type="dxa"/>
            <w:vAlign w:val="center"/>
          </w:tcPr>
          <w:p w14:paraId="2A843E6A" w14:textId="21E1C87F" w:rsidR="00237BEF" w:rsidRPr="009B64A5" w:rsidRDefault="00237BEF" w:rsidP="00237BEF">
            <w:pPr>
              <w:pStyle w:val="Heading5"/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</w:pPr>
            <w:r w:rsidRPr="009B64A5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 xml:space="preserve">Driftstopp pump </w:t>
            </w:r>
          </w:p>
        </w:tc>
      </w:tr>
      <w:tr w:rsidR="00237BEF" w:rsidRPr="00940986" w14:paraId="7D253101" w14:textId="77777777" w:rsidTr="00520406">
        <w:trPr>
          <w:trHeight w:val="283"/>
        </w:trPr>
        <w:tc>
          <w:tcPr>
            <w:tcW w:w="2764" w:type="dxa"/>
            <w:vAlign w:val="center"/>
          </w:tcPr>
          <w:p w14:paraId="650D0BE0" w14:textId="4DF8A2EB" w:rsidR="00237BEF" w:rsidRPr="0033565D" w:rsidRDefault="00237BEF" w:rsidP="00237BEF">
            <w:pPr>
              <w:pStyle w:val="Heading5"/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P</w:t>
            </w:r>
            <w:r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3</w:t>
            </w: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_HM</w:t>
            </w:r>
          </w:p>
        </w:tc>
        <w:tc>
          <w:tcPr>
            <w:tcW w:w="1134" w:type="dxa"/>
            <w:vAlign w:val="center"/>
          </w:tcPr>
          <w:p w14:paraId="408D8EDB" w14:textId="1F619660" w:rsidR="00237BEF" w:rsidRPr="0033565D" w:rsidRDefault="00237BEF" w:rsidP="00237BEF">
            <w:pPr>
              <w:pStyle w:val="Heading5"/>
              <w:jc w:val="center"/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C</w:t>
            </w:r>
          </w:p>
        </w:tc>
        <w:tc>
          <w:tcPr>
            <w:tcW w:w="842" w:type="dxa"/>
            <w:vAlign w:val="center"/>
          </w:tcPr>
          <w:p w14:paraId="11AE326A" w14:textId="7DD2B3D1" w:rsidR="00237BEF" w:rsidRDefault="00237BEF" w:rsidP="00237BEF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38</w:t>
            </w:r>
          </w:p>
        </w:tc>
        <w:tc>
          <w:tcPr>
            <w:tcW w:w="839" w:type="dxa"/>
            <w:vAlign w:val="center"/>
          </w:tcPr>
          <w:p w14:paraId="62D0D197" w14:textId="77777777" w:rsidR="00237BEF" w:rsidRPr="0033565D" w:rsidRDefault="00237BEF" w:rsidP="00237BEF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000579D5" w14:textId="77777777" w:rsidR="00237BEF" w:rsidRPr="0033565D" w:rsidRDefault="00237BEF" w:rsidP="00237BEF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6D1F8A09" w14:textId="17495C0E" w:rsidR="00237BEF" w:rsidRPr="0033565D" w:rsidRDefault="00237BEF" w:rsidP="00237BEF">
            <w:pPr>
              <w:pStyle w:val="Heading5"/>
              <w:jc w:val="right"/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</w:pPr>
            <w:r w:rsidRPr="0033565D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>30 min.</w:t>
            </w:r>
          </w:p>
        </w:tc>
        <w:tc>
          <w:tcPr>
            <w:tcW w:w="6875" w:type="dxa"/>
            <w:vAlign w:val="center"/>
          </w:tcPr>
          <w:p w14:paraId="6DFF7B2C" w14:textId="6DD58601" w:rsidR="00237BEF" w:rsidRPr="009B64A5" w:rsidRDefault="00237BEF" w:rsidP="00237BEF">
            <w:pPr>
              <w:pStyle w:val="Heading5"/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</w:pPr>
            <w:r w:rsidRPr="009B64A5">
              <w:rPr>
                <w:rFonts w:asciiTheme="minorHAnsi" w:eastAsia="MS Mincho" w:hAnsiTheme="minorHAnsi" w:cstheme="minorHAnsi"/>
                <w:b w:val="0"/>
                <w:sz w:val="22"/>
                <w:szCs w:val="22"/>
                <w:u w:val="none"/>
              </w:rPr>
              <w:t xml:space="preserve">Handmanöver pump </w:t>
            </w:r>
          </w:p>
        </w:tc>
      </w:tr>
      <w:tr w:rsidR="00237BEF" w:rsidRPr="00940986" w14:paraId="53C80908" w14:textId="77777777" w:rsidTr="00520406">
        <w:trPr>
          <w:trHeight w:val="283"/>
        </w:trPr>
        <w:tc>
          <w:tcPr>
            <w:tcW w:w="2764" w:type="dxa"/>
            <w:vAlign w:val="center"/>
          </w:tcPr>
          <w:p w14:paraId="626574BB" w14:textId="77777777" w:rsidR="00237BEF" w:rsidRPr="0033565D" w:rsidRDefault="00237BEF" w:rsidP="00237BEF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134" w:type="dxa"/>
            <w:vAlign w:val="center"/>
          </w:tcPr>
          <w:p w14:paraId="693C0FAF" w14:textId="77777777" w:rsidR="00237BEF" w:rsidRPr="0033565D" w:rsidRDefault="00237BEF" w:rsidP="00237BEF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42" w:type="dxa"/>
            <w:vAlign w:val="center"/>
          </w:tcPr>
          <w:p w14:paraId="4032A00A" w14:textId="77777777" w:rsidR="00237BEF" w:rsidRDefault="00237BEF" w:rsidP="00237BEF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713275F3" w14:textId="77777777" w:rsidR="00237BEF" w:rsidRPr="0033565D" w:rsidRDefault="00237BEF" w:rsidP="00237BEF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vAlign w:val="center"/>
          </w:tcPr>
          <w:p w14:paraId="37E3CEB5" w14:textId="77777777" w:rsidR="00237BEF" w:rsidRPr="0033565D" w:rsidRDefault="00237BEF" w:rsidP="00237BEF">
            <w:pPr>
              <w:pStyle w:val="Heading5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1449" w:type="dxa"/>
            <w:vAlign w:val="center"/>
          </w:tcPr>
          <w:p w14:paraId="397DD118" w14:textId="77777777" w:rsidR="00237BEF" w:rsidRPr="0033565D" w:rsidRDefault="00237BEF" w:rsidP="00237BEF">
            <w:pPr>
              <w:pStyle w:val="Heading5"/>
              <w:jc w:val="righ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6875" w:type="dxa"/>
            <w:vAlign w:val="center"/>
          </w:tcPr>
          <w:p w14:paraId="2ACB494E" w14:textId="77777777" w:rsidR="00237BEF" w:rsidRPr="0033565D" w:rsidRDefault="00237BEF" w:rsidP="00237BEF">
            <w:pPr>
              <w:pStyle w:val="Heading5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</w:tr>
    </w:tbl>
    <w:p w14:paraId="32DB41E9" w14:textId="77777777" w:rsidR="00AE6B3A" w:rsidRPr="00473579" w:rsidRDefault="00AE6B3A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3313B296" w14:textId="77777777" w:rsidR="00EA3BBE" w:rsidRPr="004565AA" w:rsidRDefault="00EA3BBE" w:rsidP="00EA3BBE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DF056E">
        <w:rPr>
          <w:rFonts w:ascii="Calibri" w:hAnsi="Calibri" w:cs="Calibri"/>
          <w:i/>
          <w:szCs w:val="24"/>
        </w:rPr>
        <w:t xml:space="preserve">*² Manuell återställning via SO1 eller </w:t>
      </w:r>
      <w:r>
        <w:rPr>
          <w:rFonts w:ascii="Calibri" w:hAnsi="Calibri" w:cs="Calibri"/>
          <w:i/>
          <w:szCs w:val="24"/>
        </w:rPr>
        <w:t>SISABOnline</w:t>
      </w:r>
    </w:p>
    <w:p w14:paraId="207C587F" w14:textId="77777777" w:rsidR="00AE6B3A" w:rsidRPr="00473579" w:rsidRDefault="00AE6B3A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p w14:paraId="40CAEA88" w14:textId="3EDC8A7B" w:rsidR="00CC28C1" w:rsidRPr="00CC28C1" w:rsidRDefault="00CC28C1" w:rsidP="00CC28C1"/>
    <w:p w14:paraId="6886C347" w14:textId="77777777" w:rsidR="00CC28C1" w:rsidRDefault="00CC28C1" w:rsidP="00CC28C1"/>
    <w:p w14:paraId="5D5BB33D" w14:textId="5E1AFED8" w:rsidR="00CC28C1" w:rsidRPr="00CC28C1" w:rsidRDefault="00CC28C1" w:rsidP="00CC28C1">
      <w:pPr>
        <w:sectPr w:rsidR="00CC28C1" w:rsidRPr="00CC28C1" w:rsidSect="00AE6B3A">
          <w:type w:val="continuous"/>
          <w:pgSz w:w="16840" w:h="23814" w:code="8"/>
          <w:pgMar w:top="851" w:right="851" w:bottom="261" w:left="1418" w:header="0" w:footer="516" w:gutter="0"/>
          <w:paperSrc w:first="2" w:other="2"/>
          <w:cols w:space="708"/>
        </w:sectPr>
      </w:pPr>
    </w:p>
    <w:p w14:paraId="21F8005B" w14:textId="77777777" w:rsidR="00034922" w:rsidRPr="00473579" w:rsidRDefault="00034922" w:rsidP="00473579">
      <w:pPr>
        <w:pStyle w:val="Heading5"/>
        <w:rPr>
          <w:rFonts w:asciiTheme="minorHAnsi" w:hAnsiTheme="minorHAnsi" w:cs="Calibri"/>
          <w:b w:val="0"/>
          <w:sz w:val="22"/>
          <w:szCs w:val="22"/>
          <w:u w:val="none"/>
        </w:rPr>
      </w:pPr>
    </w:p>
    <w:sectPr w:rsidR="00034922" w:rsidRPr="00473579" w:rsidSect="00BB0EDC">
      <w:type w:val="continuous"/>
      <w:pgSz w:w="16840" w:h="23814" w:code="8"/>
      <w:pgMar w:top="851" w:right="851" w:bottom="261" w:left="1418" w:header="0" w:footer="516" w:gutter="0"/>
      <w:paperSrc w:first="2" w:other="2"/>
      <w:cols w:num="2" w:space="720" w:equalWidth="0">
        <w:col w:w="6931" w:space="708"/>
        <w:col w:w="6931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F98D2" w14:textId="77777777" w:rsidR="001A7DCE" w:rsidRDefault="001A7DCE">
      <w:r>
        <w:separator/>
      </w:r>
    </w:p>
  </w:endnote>
  <w:endnote w:type="continuationSeparator" w:id="0">
    <w:p w14:paraId="4E2CB3D6" w14:textId="77777777" w:rsidR="001A7DCE" w:rsidRDefault="001A7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AC279" w14:textId="77777777" w:rsidR="000E645A" w:rsidRDefault="000E64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4"/>
      <w:gridCol w:w="624"/>
      <w:gridCol w:w="3345"/>
      <w:gridCol w:w="624"/>
      <w:gridCol w:w="1134"/>
      <w:gridCol w:w="1587"/>
      <w:gridCol w:w="1588"/>
      <w:gridCol w:w="3869"/>
      <w:gridCol w:w="1007"/>
    </w:tblGrid>
    <w:tr w:rsidR="001A7DCE" w14:paraId="4B88BAC5" w14:textId="77777777" w:rsidTr="00FA4587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35C8B61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5BAB02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7BC29FE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A3CCF0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EFA00F5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180394E4" w14:textId="77777777" w:rsidR="001A7DCE" w:rsidRPr="00FB5E73" w:rsidRDefault="001A7DCE" w:rsidP="00022144">
          <w:pPr>
            <w:jc w:val="center"/>
            <w:rPr>
              <w:rFonts w:asciiTheme="minorHAnsi" w:hAnsiTheme="minorHAnsi" w:cstheme="minorHAnsi"/>
            </w:rPr>
          </w:pPr>
          <w:r w:rsidRPr="00FB5E73">
            <w:rPr>
              <w:rFonts w:asciiTheme="minorHAnsi" w:hAnsiTheme="minorHAnsi" w:cstheme="minorHAnsi"/>
              <w:noProof/>
            </w:rPr>
            <w:drawing>
              <wp:inline distT="0" distB="0" distL="0" distR="0" wp14:anchorId="0289DC6D" wp14:editId="7DD9F478">
                <wp:extent cx="1234440" cy="624840"/>
                <wp:effectExtent l="0" t="0" r="3810" b="3810"/>
                <wp:docPr id="39" name="Bildobjekt 39" descr="SISAB logo ny bla centrerad 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5" descr="SISAB logo ny bla centrerad 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440" cy="62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69" w:type="dxa"/>
          <w:vMerge w:val="restart"/>
          <w:tcBorders>
            <w:right w:val="nil"/>
          </w:tcBorders>
          <w:vAlign w:val="center"/>
        </w:tcPr>
        <w:p w14:paraId="5C73B928" w14:textId="487B1391" w:rsidR="001A7DCE" w:rsidRPr="00FB5E73" w:rsidRDefault="00570D50" w:rsidP="00022144">
          <w:pPr>
            <w:pStyle w:val="Heading5"/>
            <w:tabs>
              <w:tab w:val="left" w:pos="851"/>
            </w:tabs>
            <w:rPr>
              <w:rFonts w:asciiTheme="minorHAnsi" w:hAnsiTheme="minorHAnsi" w:cstheme="minorHAnsi"/>
              <w:u w:val="none"/>
            </w:rPr>
          </w:pPr>
          <w:r>
            <w:rPr>
              <w:rFonts w:asciiTheme="minorHAnsi" w:hAnsiTheme="minorHAnsi" w:cstheme="minorHAnsi"/>
              <w:u w:val="none"/>
            </w:rPr>
            <w:t>SKOLNAMN/FÖRSKOLEADRESS</w:t>
          </w:r>
        </w:p>
      </w:tc>
      <w:tc>
        <w:tcPr>
          <w:tcW w:w="1007" w:type="dxa"/>
          <w:vMerge w:val="restart"/>
          <w:tcBorders>
            <w:left w:val="nil"/>
            <w:bottom w:val="nil"/>
          </w:tcBorders>
          <w:vAlign w:val="center"/>
        </w:tcPr>
        <w:p w14:paraId="5E931490" w14:textId="0D5663FA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  <w:b/>
            </w:rPr>
          </w:pPr>
          <w:r w:rsidRPr="00FB5E73">
            <w:rPr>
              <w:rFonts w:asciiTheme="minorHAnsi" w:hAnsiTheme="minorHAnsi" w:cstheme="minorHAnsi"/>
              <w:b/>
            </w:rPr>
            <w:t>NR.</w:t>
          </w:r>
          <w:r w:rsidR="009776A9">
            <w:rPr>
              <w:rFonts w:asciiTheme="minorHAnsi" w:hAnsiTheme="minorHAnsi" w:cstheme="minorHAnsi"/>
              <w:b/>
            </w:rPr>
            <w:t>0123</w:t>
          </w:r>
        </w:p>
      </w:tc>
    </w:tr>
    <w:tr w:rsidR="001A7DCE" w14:paraId="494E5464" w14:textId="77777777" w:rsidTr="00FA4587">
      <w:trPr>
        <w:cantSplit/>
        <w:trHeight w:val="328"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771E4F7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769C9EC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07435AE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53C30F9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12F955A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9816FD2" w14:textId="77777777" w:rsidR="001A7DCE" w:rsidRPr="00FB5E73" w:rsidRDefault="001A7DCE" w:rsidP="00022144">
          <w:pPr>
            <w:rPr>
              <w:rFonts w:asciiTheme="minorHAnsi" w:hAnsiTheme="minorHAnsi" w:cstheme="minorHAnsi"/>
            </w:rPr>
          </w:pPr>
        </w:p>
      </w:tc>
      <w:tc>
        <w:tcPr>
          <w:tcW w:w="3869" w:type="dxa"/>
          <w:vMerge/>
          <w:tcBorders>
            <w:bottom w:val="nil"/>
            <w:right w:val="nil"/>
          </w:tcBorders>
        </w:tcPr>
        <w:p w14:paraId="45AB81C3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</w:rPr>
          </w:pPr>
        </w:p>
      </w:tc>
      <w:tc>
        <w:tcPr>
          <w:tcW w:w="1007" w:type="dxa"/>
          <w:vMerge/>
          <w:tcBorders>
            <w:top w:val="nil"/>
            <w:left w:val="nil"/>
            <w:bottom w:val="nil"/>
          </w:tcBorders>
        </w:tcPr>
        <w:p w14:paraId="5F9DF1B3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</w:rPr>
          </w:pPr>
        </w:p>
      </w:tc>
    </w:tr>
    <w:tr w:rsidR="001A7DCE" w14:paraId="40ED9043" w14:textId="77777777" w:rsidTr="00871E23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D085D8A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4F94F7A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B6AB4B8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7A3AF91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D931468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E82C59B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49E38D78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</w:rPr>
          </w:pPr>
          <w:r w:rsidRPr="00FB5E73">
            <w:rPr>
              <w:rFonts w:asciiTheme="minorHAnsi" w:hAnsiTheme="minorHAnsi" w:cstheme="minorHAnsi"/>
              <w:b/>
            </w:rPr>
            <w:t>DRIFTKORT</w:t>
          </w:r>
        </w:p>
        <w:p w14:paraId="39B71D58" w14:textId="102CA875" w:rsidR="001A7DCE" w:rsidRPr="00FB5E73" w:rsidRDefault="00374DFB" w:rsidP="00022144">
          <w:pPr>
            <w:pStyle w:val="Heading4"/>
            <w:tabs>
              <w:tab w:val="left" w:pos="851"/>
            </w:tabs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KÖLDBÄRARKRETS</w:t>
          </w:r>
        </w:p>
      </w:tc>
    </w:tr>
    <w:tr w:rsidR="001A7DCE" w14:paraId="67194E03" w14:textId="77777777" w:rsidTr="00871E23">
      <w:trPr>
        <w:cantSplit/>
        <w:trHeight w:val="255"/>
      </w:trPr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74C42544" w14:textId="14603832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3D6941F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3345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79FD2AD2" w14:textId="220E29A4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0060B806" w14:textId="55D6873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198069DE" w14:textId="57D30793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6E6A1927" w14:textId="77777777" w:rsidR="001A7DCE" w:rsidRPr="00FB5E73" w:rsidRDefault="001A7DCE" w:rsidP="00022144">
          <w:pPr>
            <w:jc w:val="center"/>
            <w:rPr>
              <w:rFonts w:asciiTheme="minorHAnsi" w:hAnsiTheme="minorHAnsi" w:cstheme="minorHAns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7753DB84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</w:rPr>
          </w:pPr>
        </w:p>
      </w:tc>
    </w:tr>
    <w:tr w:rsidR="001A7DCE" w14:paraId="00E6640C" w14:textId="77777777" w:rsidTr="00705C69">
      <w:trPr>
        <w:cantSplit/>
        <w:trHeight w:hRule="exact" w:val="151"/>
      </w:trPr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0D2BB0E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3F5EEC7D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color w:val="000000"/>
              <w:sz w:val="18"/>
            </w:rPr>
          </w:pPr>
        </w:p>
      </w:tc>
      <w:tc>
        <w:tcPr>
          <w:tcW w:w="3345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37A36089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11BB3B8B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6E7F9D1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1C67BB38" w14:textId="77777777" w:rsidR="001A7DCE" w:rsidRPr="00FB5E73" w:rsidRDefault="001A7DCE" w:rsidP="00022144">
          <w:pPr>
            <w:rPr>
              <w:rFonts w:asciiTheme="minorHAnsi" w:hAnsiTheme="minorHAnsi" w:cstheme="minorHAnsi"/>
            </w:rPr>
          </w:pPr>
          <w:r w:rsidRPr="00FB5E73">
            <w:rPr>
              <w:rFonts w:asciiTheme="minorHAnsi" w:hAnsiTheme="minorHAnsi" w:cstheme="minorHAns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2860339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</w:rPr>
          </w:pPr>
          <w:r w:rsidRPr="00FB5E73">
            <w:rPr>
              <w:rFonts w:asciiTheme="minorHAnsi" w:hAnsiTheme="minorHAnsi" w:cstheme="minorHAnsi"/>
              <w:color w:val="000000"/>
              <w:sz w:val="12"/>
            </w:rPr>
            <w:t>HANDLÄGGARE</w:t>
          </w:r>
        </w:p>
      </w:tc>
      <w:tc>
        <w:tcPr>
          <w:tcW w:w="386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7A367E2A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</w:rPr>
          </w:pPr>
          <w:r w:rsidRPr="00FB5E73">
            <w:rPr>
              <w:rFonts w:asciiTheme="minorHAnsi" w:hAnsiTheme="minorHAnsi" w:cstheme="minorHAnsi"/>
              <w:color w:val="000000"/>
              <w:sz w:val="12"/>
            </w:rPr>
            <w:t>DRIFTKORTSNAMN</w:t>
          </w:r>
        </w:p>
      </w:tc>
      <w:tc>
        <w:tcPr>
          <w:tcW w:w="100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17931702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</w:rPr>
          </w:pPr>
        </w:p>
      </w:tc>
    </w:tr>
    <w:tr w:rsidR="001A7DCE" w14:paraId="4A0EAF5A" w14:textId="77777777" w:rsidTr="00705C69">
      <w:trPr>
        <w:cantSplit/>
      </w:trPr>
      <w:tc>
        <w:tcPr>
          <w:tcW w:w="624" w:type="dxa"/>
          <w:shd w:val="clear" w:color="auto" w:fill="auto"/>
          <w:vAlign w:val="center"/>
        </w:tcPr>
        <w:p w14:paraId="2198DC4E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</w:rPr>
          </w:pPr>
          <w:r w:rsidRPr="00FB5E73">
            <w:rPr>
              <w:rFonts w:asciiTheme="minorHAnsi" w:hAnsiTheme="minorHAnsi" w:cstheme="minorHAnsi"/>
              <w:color w:val="000000"/>
              <w:sz w:val="18"/>
            </w:rPr>
            <w:t>REG</w:t>
          </w:r>
        </w:p>
      </w:tc>
      <w:tc>
        <w:tcPr>
          <w:tcW w:w="624" w:type="dxa"/>
          <w:shd w:val="clear" w:color="auto" w:fill="auto"/>
          <w:vAlign w:val="center"/>
        </w:tcPr>
        <w:p w14:paraId="00485BCE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</w:rPr>
          </w:pPr>
          <w:r w:rsidRPr="00FB5E73">
            <w:rPr>
              <w:rFonts w:asciiTheme="minorHAnsi" w:hAnsiTheme="minorHAnsi" w:cstheme="minorHAnsi"/>
              <w:color w:val="000000"/>
              <w:sz w:val="18"/>
            </w:rPr>
            <w:t>ANL</w:t>
          </w:r>
        </w:p>
      </w:tc>
      <w:tc>
        <w:tcPr>
          <w:tcW w:w="3345" w:type="dxa"/>
          <w:shd w:val="clear" w:color="auto" w:fill="auto"/>
          <w:vAlign w:val="center"/>
        </w:tcPr>
        <w:p w14:paraId="72F6A70A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</w:rPr>
          </w:pPr>
          <w:r w:rsidRPr="00FB5E73">
            <w:rPr>
              <w:rFonts w:asciiTheme="minorHAnsi" w:hAnsiTheme="minorHAnsi" w:cstheme="minorHAns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7B7331D7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lang w:val="de-DE"/>
            </w:rPr>
          </w:pPr>
          <w:r w:rsidRPr="00FB5E73">
            <w:rPr>
              <w:rFonts w:asciiTheme="minorHAnsi" w:hAnsiTheme="minorHAnsi" w:cstheme="minorHAns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0D4BF7D3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Theme="minorHAnsi" w:hAnsiTheme="minorHAnsi" w:cstheme="minorHAnsi"/>
              <w:lang w:val="de-DE"/>
            </w:rPr>
          </w:pPr>
          <w:r w:rsidRPr="00FB5E73">
            <w:rPr>
              <w:rFonts w:asciiTheme="minorHAnsi" w:hAnsiTheme="minorHAnsi" w:cstheme="minorHAns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366F10BA" w14:textId="7C6491D7" w:rsidR="001A7DCE" w:rsidRPr="00FB5E73" w:rsidRDefault="000E645A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  <w:b/>
              <w:sz w:val="26"/>
              <w:szCs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5DE17673" w14:textId="7DF097A2" w:rsidR="001A7DCE" w:rsidRPr="00FB5E73" w:rsidRDefault="00891F7D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  <w:b/>
              <w:sz w:val="26"/>
              <w:szCs w:val="26"/>
              <w:lang w:val="de-DE"/>
            </w:rPr>
          </w:pPr>
          <w:r>
            <w:rPr>
              <w:rFonts w:asciiTheme="minorHAnsi" w:hAnsiTheme="minorHAnsi" w:cstheme="minorHAnsi"/>
              <w:b/>
              <w:sz w:val="26"/>
              <w:szCs w:val="26"/>
              <w:lang w:val="de-DE"/>
            </w:rPr>
            <w:t>RS</w:t>
          </w:r>
        </w:p>
      </w:tc>
      <w:tc>
        <w:tcPr>
          <w:tcW w:w="386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2D8A138A" w14:textId="0D669C0A" w:rsidR="001A7DCE" w:rsidRPr="00FB5E73" w:rsidRDefault="009776A9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</w:rPr>
          </w:pPr>
          <w:r>
            <w:rPr>
              <w:rStyle w:val="PageNumber"/>
              <w:rFonts w:asciiTheme="minorHAnsi" w:hAnsiTheme="minorHAnsi" w:cstheme="minorHAnsi"/>
              <w:b/>
              <w:sz w:val="26"/>
            </w:rPr>
            <w:t>0123</w:t>
          </w:r>
          <w:r w:rsidR="001A7DCE" w:rsidRPr="00FB5E73">
            <w:rPr>
              <w:rStyle w:val="PageNumber"/>
              <w:rFonts w:asciiTheme="minorHAnsi" w:hAnsiTheme="minorHAnsi" w:cstheme="minorHAnsi"/>
              <w:b/>
              <w:sz w:val="26"/>
            </w:rPr>
            <w:t>-DK-</w:t>
          </w:r>
          <w:r w:rsidR="00374DFB">
            <w:rPr>
              <w:rStyle w:val="PageNumber"/>
              <w:rFonts w:asciiTheme="minorHAnsi" w:hAnsiTheme="minorHAnsi" w:cstheme="minorHAnsi"/>
              <w:b/>
              <w:sz w:val="26"/>
            </w:rPr>
            <w:t>KB01</w:t>
          </w:r>
        </w:p>
      </w:tc>
      <w:tc>
        <w:tcPr>
          <w:tcW w:w="100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251C4EFB" w14:textId="77777777" w:rsidR="001A7DCE" w:rsidRPr="00FB5E73" w:rsidRDefault="001A7DCE" w:rsidP="00022144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Theme="minorHAnsi" w:hAnsiTheme="minorHAnsi" w:cstheme="minorHAnsi"/>
              <w:b/>
              <w:szCs w:val="24"/>
            </w:rPr>
          </w:pP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fldChar w:fldCharType="begin"/>
          </w: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instrText xml:space="preserve"> PAGE </w:instrText>
          </w: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fldChar w:fldCharType="separate"/>
          </w:r>
          <w:r>
            <w:rPr>
              <w:rStyle w:val="PageNumber"/>
              <w:rFonts w:asciiTheme="minorHAnsi" w:hAnsiTheme="minorHAnsi" w:cstheme="minorHAnsi"/>
              <w:b/>
              <w:szCs w:val="24"/>
            </w:rPr>
            <w:t>1</w:t>
          </w: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fldChar w:fldCharType="end"/>
          </w: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t>(</w:t>
          </w: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fldChar w:fldCharType="begin"/>
          </w: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instrText xml:space="preserve"> NUMPAGES </w:instrText>
          </w: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fldChar w:fldCharType="separate"/>
          </w:r>
          <w:r>
            <w:rPr>
              <w:rStyle w:val="PageNumber"/>
              <w:rFonts w:asciiTheme="minorHAnsi" w:hAnsiTheme="minorHAnsi" w:cstheme="minorHAnsi"/>
              <w:b/>
              <w:szCs w:val="24"/>
            </w:rPr>
            <w:t>5</w:t>
          </w: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fldChar w:fldCharType="end"/>
          </w:r>
          <w:r w:rsidRPr="00FB5E73">
            <w:rPr>
              <w:rStyle w:val="PageNumber"/>
              <w:rFonts w:asciiTheme="minorHAnsi" w:hAnsiTheme="minorHAnsi" w:cstheme="minorHAnsi"/>
              <w:b/>
              <w:szCs w:val="24"/>
            </w:rPr>
            <w:t>)</w:t>
          </w:r>
        </w:p>
      </w:tc>
    </w:tr>
  </w:tbl>
  <w:p w14:paraId="3069E411" w14:textId="77777777" w:rsidR="001A7DCE" w:rsidRDefault="001A7DCE" w:rsidP="00022144">
    <w:pPr>
      <w:pStyle w:val="Footer"/>
      <w:rPr>
        <w:rStyle w:val="PageNumber"/>
        <w:sz w:val="2"/>
      </w:rPr>
    </w:pPr>
  </w:p>
  <w:p w14:paraId="695F27E1" w14:textId="77777777" w:rsidR="001A7DCE" w:rsidRDefault="001A7DCE" w:rsidP="00022144">
    <w:pPr>
      <w:pStyle w:val="Footer"/>
      <w:rPr>
        <w:rStyle w:val="PageNumber"/>
        <w:sz w:val="2"/>
      </w:rPr>
    </w:pPr>
  </w:p>
  <w:p w14:paraId="095BC902" w14:textId="77777777" w:rsidR="001A7DCE" w:rsidRDefault="001A7D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95AB3" w14:textId="77777777" w:rsidR="000E645A" w:rsidRDefault="000E64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54046" w14:textId="77777777" w:rsidR="001A7DCE" w:rsidRDefault="001A7DCE">
      <w:r>
        <w:separator/>
      </w:r>
    </w:p>
  </w:footnote>
  <w:footnote w:type="continuationSeparator" w:id="0">
    <w:p w14:paraId="3AFFC492" w14:textId="77777777" w:rsidR="001A7DCE" w:rsidRDefault="001A7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1D63E" w14:textId="77777777" w:rsidR="000E645A" w:rsidRDefault="000E64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B0F4C" w14:textId="77777777" w:rsidR="000E645A" w:rsidRDefault="000E64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06262" w14:textId="77777777" w:rsidR="000E645A" w:rsidRDefault="000E64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2B3C12C2"/>
    <w:lvl w:ilvl="0">
      <w:numFmt w:val="decimal"/>
      <w:pStyle w:val="ListBullet"/>
      <w:lvlText w:val="*"/>
      <w:lvlJc w:val="left"/>
    </w:lvl>
  </w:abstractNum>
  <w:abstractNum w:abstractNumId="2" w15:restartNumberingAfterBreak="0">
    <w:nsid w:val="0B7125C3"/>
    <w:multiLevelType w:val="singleLevel"/>
    <w:tmpl w:val="DBFCE960"/>
    <w:lvl w:ilvl="0">
      <w:start w:val="17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E8F3EA9"/>
    <w:multiLevelType w:val="hybridMultilevel"/>
    <w:tmpl w:val="8BBE7064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C5EAE"/>
    <w:multiLevelType w:val="hybridMultilevel"/>
    <w:tmpl w:val="0D524B12"/>
    <w:lvl w:ilvl="0" w:tplc="041D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32C31B91"/>
    <w:multiLevelType w:val="hybridMultilevel"/>
    <w:tmpl w:val="A15487EA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7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372609D"/>
    <w:multiLevelType w:val="multilevel"/>
    <w:tmpl w:val="7E74C2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8814177">
    <w:abstractNumId w:val="7"/>
  </w:num>
  <w:num w:numId="2" w16cid:durableId="710106575">
    <w:abstractNumId w:val="0"/>
  </w:num>
  <w:num w:numId="3" w16cid:durableId="1508448205">
    <w:abstractNumId w:val="1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1123424518">
    <w:abstractNumId w:val="6"/>
  </w:num>
  <w:num w:numId="5" w16cid:durableId="1188981538">
    <w:abstractNumId w:val="2"/>
  </w:num>
  <w:num w:numId="6" w16cid:durableId="662704395">
    <w:abstractNumId w:val="8"/>
  </w:num>
  <w:num w:numId="7" w16cid:durableId="1429110402">
    <w:abstractNumId w:val="5"/>
  </w:num>
  <w:num w:numId="8" w16cid:durableId="1927424029">
    <w:abstractNumId w:val="3"/>
  </w:num>
  <w:num w:numId="9" w16cid:durableId="20570001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2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1971"/>
    <w:rsid w:val="000008ED"/>
    <w:rsid w:val="0000538F"/>
    <w:rsid w:val="000054E5"/>
    <w:rsid w:val="00011927"/>
    <w:rsid w:val="00011A1C"/>
    <w:rsid w:val="00014103"/>
    <w:rsid w:val="00017121"/>
    <w:rsid w:val="00017AB1"/>
    <w:rsid w:val="00020225"/>
    <w:rsid w:val="00020D90"/>
    <w:rsid w:val="00022144"/>
    <w:rsid w:val="00023A9D"/>
    <w:rsid w:val="00024B56"/>
    <w:rsid w:val="000275B2"/>
    <w:rsid w:val="000276C9"/>
    <w:rsid w:val="00031A95"/>
    <w:rsid w:val="00033D35"/>
    <w:rsid w:val="00034922"/>
    <w:rsid w:val="00045507"/>
    <w:rsid w:val="0004748D"/>
    <w:rsid w:val="00047C36"/>
    <w:rsid w:val="00050721"/>
    <w:rsid w:val="00056840"/>
    <w:rsid w:val="00056ADB"/>
    <w:rsid w:val="00061378"/>
    <w:rsid w:val="00062569"/>
    <w:rsid w:val="000634F0"/>
    <w:rsid w:val="00064410"/>
    <w:rsid w:val="00073466"/>
    <w:rsid w:val="000774BB"/>
    <w:rsid w:val="000779C3"/>
    <w:rsid w:val="00081435"/>
    <w:rsid w:val="00082C82"/>
    <w:rsid w:val="00092538"/>
    <w:rsid w:val="000937C1"/>
    <w:rsid w:val="00094769"/>
    <w:rsid w:val="00095C9F"/>
    <w:rsid w:val="00096D55"/>
    <w:rsid w:val="00096DA9"/>
    <w:rsid w:val="000A140A"/>
    <w:rsid w:val="000A2846"/>
    <w:rsid w:val="000A2D2A"/>
    <w:rsid w:val="000A2D5C"/>
    <w:rsid w:val="000A37F5"/>
    <w:rsid w:val="000A6DC3"/>
    <w:rsid w:val="000A7623"/>
    <w:rsid w:val="000A7B43"/>
    <w:rsid w:val="000C31B2"/>
    <w:rsid w:val="000C44C2"/>
    <w:rsid w:val="000C511D"/>
    <w:rsid w:val="000D0FFF"/>
    <w:rsid w:val="000D49CF"/>
    <w:rsid w:val="000D5999"/>
    <w:rsid w:val="000D5B01"/>
    <w:rsid w:val="000D5F04"/>
    <w:rsid w:val="000D7D17"/>
    <w:rsid w:val="000D7D81"/>
    <w:rsid w:val="000E0E5B"/>
    <w:rsid w:val="000E4917"/>
    <w:rsid w:val="000E645A"/>
    <w:rsid w:val="000E6B64"/>
    <w:rsid w:val="000F2418"/>
    <w:rsid w:val="000F3DF5"/>
    <w:rsid w:val="0010119A"/>
    <w:rsid w:val="0010132C"/>
    <w:rsid w:val="00101590"/>
    <w:rsid w:val="00106E97"/>
    <w:rsid w:val="0010723E"/>
    <w:rsid w:val="00111A99"/>
    <w:rsid w:val="00114B17"/>
    <w:rsid w:val="001156B1"/>
    <w:rsid w:val="001220DA"/>
    <w:rsid w:val="00123400"/>
    <w:rsid w:val="00124369"/>
    <w:rsid w:val="001305C8"/>
    <w:rsid w:val="00130F83"/>
    <w:rsid w:val="00133AAE"/>
    <w:rsid w:val="0014574F"/>
    <w:rsid w:val="00145807"/>
    <w:rsid w:val="00145D97"/>
    <w:rsid w:val="00154AB3"/>
    <w:rsid w:val="00157580"/>
    <w:rsid w:val="00162608"/>
    <w:rsid w:val="00164E9B"/>
    <w:rsid w:val="00166CC4"/>
    <w:rsid w:val="0016784B"/>
    <w:rsid w:val="00175C0B"/>
    <w:rsid w:val="00176D25"/>
    <w:rsid w:val="00183274"/>
    <w:rsid w:val="001844EB"/>
    <w:rsid w:val="0018656E"/>
    <w:rsid w:val="0019440A"/>
    <w:rsid w:val="001951F6"/>
    <w:rsid w:val="00196F07"/>
    <w:rsid w:val="001A081A"/>
    <w:rsid w:val="001A14DE"/>
    <w:rsid w:val="001A3CAC"/>
    <w:rsid w:val="001A3D1E"/>
    <w:rsid w:val="001A4876"/>
    <w:rsid w:val="001A67C6"/>
    <w:rsid w:val="001A7DCE"/>
    <w:rsid w:val="001B30DD"/>
    <w:rsid w:val="001B3CCD"/>
    <w:rsid w:val="001B4539"/>
    <w:rsid w:val="001B520F"/>
    <w:rsid w:val="001B57AE"/>
    <w:rsid w:val="001B6E3D"/>
    <w:rsid w:val="001C260F"/>
    <w:rsid w:val="001D1458"/>
    <w:rsid w:val="001D2924"/>
    <w:rsid w:val="001D2D46"/>
    <w:rsid w:val="001D2FC8"/>
    <w:rsid w:val="001D5400"/>
    <w:rsid w:val="001D5B28"/>
    <w:rsid w:val="001D7C12"/>
    <w:rsid w:val="001E003E"/>
    <w:rsid w:val="001E2501"/>
    <w:rsid w:val="001E2906"/>
    <w:rsid w:val="001E64CD"/>
    <w:rsid w:val="001F35A6"/>
    <w:rsid w:val="001F681B"/>
    <w:rsid w:val="001F7D93"/>
    <w:rsid w:val="0020594A"/>
    <w:rsid w:val="002102B6"/>
    <w:rsid w:val="00210317"/>
    <w:rsid w:val="00216BBF"/>
    <w:rsid w:val="002173E4"/>
    <w:rsid w:val="00220045"/>
    <w:rsid w:val="0022154D"/>
    <w:rsid w:val="00222E27"/>
    <w:rsid w:val="002256EE"/>
    <w:rsid w:val="00231E8B"/>
    <w:rsid w:val="00232886"/>
    <w:rsid w:val="00232FD9"/>
    <w:rsid w:val="00237BEF"/>
    <w:rsid w:val="002418DB"/>
    <w:rsid w:val="00245843"/>
    <w:rsid w:val="00246B5B"/>
    <w:rsid w:val="00250CA3"/>
    <w:rsid w:val="002515C4"/>
    <w:rsid w:val="0025186D"/>
    <w:rsid w:val="00254152"/>
    <w:rsid w:val="00255572"/>
    <w:rsid w:val="0025745B"/>
    <w:rsid w:val="0026009A"/>
    <w:rsid w:val="00260F48"/>
    <w:rsid w:val="002624B3"/>
    <w:rsid w:val="002678E6"/>
    <w:rsid w:val="00271669"/>
    <w:rsid w:val="0027472F"/>
    <w:rsid w:val="00276E63"/>
    <w:rsid w:val="0027720F"/>
    <w:rsid w:val="00282387"/>
    <w:rsid w:val="00282C65"/>
    <w:rsid w:val="002853A0"/>
    <w:rsid w:val="00285A83"/>
    <w:rsid w:val="002900C7"/>
    <w:rsid w:val="002930F6"/>
    <w:rsid w:val="002940AD"/>
    <w:rsid w:val="00294E94"/>
    <w:rsid w:val="0029785C"/>
    <w:rsid w:val="002A333B"/>
    <w:rsid w:val="002A5877"/>
    <w:rsid w:val="002A7D0D"/>
    <w:rsid w:val="002B4104"/>
    <w:rsid w:val="002B416B"/>
    <w:rsid w:val="002B5B50"/>
    <w:rsid w:val="002C0E1D"/>
    <w:rsid w:val="002C1F01"/>
    <w:rsid w:val="002C27B8"/>
    <w:rsid w:val="002C3802"/>
    <w:rsid w:val="002D0F5A"/>
    <w:rsid w:val="002D2960"/>
    <w:rsid w:val="002D4828"/>
    <w:rsid w:val="002D6243"/>
    <w:rsid w:val="002E55F6"/>
    <w:rsid w:val="002E5A22"/>
    <w:rsid w:val="002E6E1C"/>
    <w:rsid w:val="002F2210"/>
    <w:rsid w:val="002F5AD2"/>
    <w:rsid w:val="002F71E4"/>
    <w:rsid w:val="00300CC4"/>
    <w:rsid w:val="00302F97"/>
    <w:rsid w:val="003035EB"/>
    <w:rsid w:val="003044FC"/>
    <w:rsid w:val="00310286"/>
    <w:rsid w:val="00312CA2"/>
    <w:rsid w:val="00321305"/>
    <w:rsid w:val="00321C16"/>
    <w:rsid w:val="00322136"/>
    <w:rsid w:val="00322778"/>
    <w:rsid w:val="003306ED"/>
    <w:rsid w:val="00333170"/>
    <w:rsid w:val="003355FA"/>
    <w:rsid w:val="0033565D"/>
    <w:rsid w:val="00335C78"/>
    <w:rsid w:val="003372F6"/>
    <w:rsid w:val="0034344F"/>
    <w:rsid w:val="003442EA"/>
    <w:rsid w:val="003449D7"/>
    <w:rsid w:val="00344C8E"/>
    <w:rsid w:val="00346F50"/>
    <w:rsid w:val="0035480E"/>
    <w:rsid w:val="003634EC"/>
    <w:rsid w:val="00365B49"/>
    <w:rsid w:val="003671E6"/>
    <w:rsid w:val="00373831"/>
    <w:rsid w:val="00374DFB"/>
    <w:rsid w:val="00375513"/>
    <w:rsid w:val="003763C9"/>
    <w:rsid w:val="00380ADC"/>
    <w:rsid w:val="0038168B"/>
    <w:rsid w:val="0038316E"/>
    <w:rsid w:val="00383651"/>
    <w:rsid w:val="0038462C"/>
    <w:rsid w:val="00395589"/>
    <w:rsid w:val="003970A6"/>
    <w:rsid w:val="00397D2B"/>
    <w:rsid w:val="003A08E0"/>
    <w:rsid w:val="003A2C9E"/>
    <w:rsid w:val="003A360C"/>
    <w:rsid w:val="003A3978"/>
    <w:rsid w:val="003A3EC0"/>
    <w:rsid w:val="003A79A5"/>
    <w:rsid w:val="003B62E7"/>
    <w:rsid w:val="003B7404"/>
    <w:rsid w:val="003C03E8"/>
    <w:rsid w:val="003C3716"/>
    <w:rsid w:val="003C5B0B"/>
    <w:rsid w:val="003C654F"/>
    <w:rsid w:val="003C789B"/>
    <w:rsid w:val="003C7DA6"/>
    <w:rsid w:val="003D203C"/>
    <w:rsid w:val="003D2B83"/>
    <w:rsid w:val="003D6E5D"/>
    <w:rsid w:val="003D6F8D"/>
    <w:rsid w:val="003E21AB"/>
    <w:rsid w:val="003E3CE3"/>
    <w:rsid w:val="003F0545"/>
    <w:rsid w:val="003F1334"/>
    <w:rsid w:val="003F59CE"/>
    <w:rsid w:val="003F7BAC"/>
    <w:rsid w:val="00415953"/>
    <w:rsid w:val="00417FA2"/>
    <w:rsid w:val="00422C25"/>
    <w:rsid w:val="00425BF4"/>
    <w:rsid w:val="00426731"/>
    <w:rsid w:val="004323AF"/>
    <w:rsid w:val="00433000"/>
    <w:rsid w:val="00436F9E"/>
    <w:rsid w:val="0043706E"/>
    <w:rsid w:val="004373E6"/>
    <w:rsid w:val="00437A74"/>
    <w:rsid w:val="00440B43"/>
    <w:rsid w:val="004444C5"/>
    <w:rsid w:val="00445606"/>
    <w:rsid w:val="00451BD9"/>
    <w:rsid w:val="004524D9"/>
    <w:rsid w:val="00457EED"/>
    <w:rsid w:val="004640EA"/>
    <w:rsid w:val="00470001"/>
    <w:rsid w:val="00472032"/>
    <w:rsid w:val="004727FE"/>
    <w:rsid w:val="00473579"/>
    <w:rsid w:val="00473D5A"/>
    <w:rsid w:val="0047426A"/>
    <w:rsid w:val="004763A3"/>
    <w:rsid w:val="00484B38"/>
    <w:rsid w:val="0048669D"/>
    <w:rsid w:val="004877CF"/>
    <w:rsid w:val="004878CC"/>
    <w:rsid w:val="00491178"/>
    <w:rsid w:val="004945CD"/>
    <w:rsid w:val="0049613F"/>
    <w:rsid w:val="004A3865"/>
    <w:rsid w:val="004A424D"/>
    <w:rsid w:val="004A53D5"/>
    <w:rsid w:val="004B2E21"/>
    <w:rsid w:val="004B3EAD"/>
    <w:rsid w:val="004C1A63"/>
    <w:rsid w:val="004C2A2D"/>
    <w:rsid w:val="004D1EEB"/>
    <w:rsid w:val="004E5D24"/>
    <w:rsid w:val="004E6B5C"/>
    <w:rsid w:val="004F2668"/>
    <w:rsid w:val="004F6049"/>
    <w:rsid w:val="004F614F"/>
    <w:rsid w:val="004F6EF6"/>
    <w:rsid w:val="00502401"/>
    <w:rsid w:val="005031E0"/>
    <w:rsid w:val="005037D9"/>
    <w:rsid w:val="005040F3"/>
    <w:rsid w:val="00504AC5"/>
    <w:rsid w:val="00510E50"/>
    <w:rsid w:val="005152CD"/>
    <w:rsid w:val="005167ED"/>
    <w:rsid w:val="005176AF"/>
    <w:rsid w:val="00520406"/>
    <w:rsid w:val="005231BF"/>
    <w:rsid w:val="00523C98"/>
    <w:rsid w:val="00532033"/>
    <w:rsid w:val="00533BA0"/>
    <w:rsid w:val="00535E38"/>
    <w:rsid w:val="00537F24"/>
    <w:rsid w:val="005526EC"/>
    <w:rsid w:val="00556C88"/>
    <w:rsid w:val="0056247F"/>
    <w:rsid w:val="00563FCE"/>
    <w:rsid w:val="00564651"/>
    <w:rsid w:val="00565E8B"/>
    <w:rsid w:val="00566123"/>
    <w:rsid w:val="00566A20"/>
    <w:rsid w:val="00567507"/>
    <w:rsid w:val="00570C5F"/>
    <w:rsid w:val="00570D50"/>
    <w:rsid w:val="005714F6"/>
    <w:rsid w:val="00576AE5"/>
    <w:rsid w:val="0057755E"/>
    <w:rsid w:val="005777C5"/>
    <w:rsid w:val="00583F67"/>
    <w:rsid w:val="00592666"/>
    <w:rsid w:val="0059458A"/>
    <w:rsid w:val="00597467"/>
    <w:rsid w:val="005A00BE"/>
    <w:rsid w:val="005A0651"/>
    <w:rsid w:val="005A4A06"/>
    <w:rsid w:val="005A4E02"/>
    <w:rsid w:val="005A7F48"/>
    <w:rsid w:val="005B7471"/>
    <w:rsid w:val="005C044C"/>
    <w:rsid w:val="005C55ED"/>
    <w:rsid w:val="005C6324"/>
    <w:rsid w:val="005C7568"/>
    <w:rsid w:val="005D64F1"/>
    <w:rsid w:val="005D785D"/>
    <w:rsid w:val="005D7A7C"/>
    <w:rsid w:val="006028A5"/>
    <w:rsid w:val="0060321F"/>
    <w:rsid w:val="00610A19"/>
    <w:rsid w:val="00610FCF"/>
    <w:rsid w:val="00612BF1"/>
    <w:rsid w:val="006130BC"/>
    <w:rsid w:val="006154D3"/>
    <w:rsid w:val="0061694A"/>
    <w:rsid w:val="00625C60"/>
    <w:rsid w:val="00630811"/>
    <w:rsid w:val="0063284D"/>
    <w:rsid w:val="006348B5"/>
    <w:rsid w:val="00636585"/>
    <w:rsid w:val="006371C7"/>
    <w:rsid w:val="00637865"/>
    <w:rsid w:val="006379D4"/>
    <w:rsid w:val="006429E5"/>
    <w:rsid w:val="0064468E"/>
    <w:rsid w:val="006469EA"/>
    <w:rsid w:val="00651123"/>
    <w:rsid w:val="00651B31"/>
    <w:rsid w:val="00653D2A"/>
    <w:rsid w:val="00655163"/>
    <w:rsid w:val="00655BFF"/>
    <w:rsid w:val="00657DC9"/>
    <w:rsid w:val="00660CB0"/>
    <w:rsid w:val="00667E3D"/>
    <w:rsid w:val="00674060"/>
    <w:rsid w:val="006741C7"/>
    <w:rsid w:val="00674EE6"/>
    <w:rsid w:val="00680E7D"/>
    <w:rsid w:val="00681ED5"/>
    <w:rsid w:val="00682946"/>
    <w:rsid w:val="0068322D"/>
    <w:rsid w:val="00686E04"/>
    <w:rsid w:val="00687F29"/>
    <w:rsid w:val="006900D5"/>
    <w:rsid w:val="00697E90"/>
    <w:rsid w:val="006A10F1"/>
    <w:rsid w:val="006A5285"/>
    <w:rsid w:val="006B0AA7"/>
    <w:rsid w:val="006B0F61"/>
    <w:rsid w:val="006B1F34"/>
    <w:rsid w:val="006B24F1"/>
    <w:rsid w:val="006B2DF0"/>
    <w:rsid w:val="006B3125"/>
    <w:rsid w:val="006C0629"/>
    <w:rsid w:val="006C082C"/>
    <w:rsid w:val="006C1047"/>
    <w:rsid w:val="006C4247"/>
    <w:rsid w:val="006C455D"/>
    <w:rsid w:val="006C5BA5"/>
    <w:rsid w:val="006C6C33"/>
    <w:rsid w:val="006D2AAC"/>
    <w:rsid w:val="006D2AC3"/>
    <w:rsid w:val="006D6025"/>
    <w:rsid w:val="006D7805"/>
    <w:rsid w:val="006E1B80"/>
    <w:rsid w:val="006E5C9B"/>
    <w:rsid w:val="006E5E92"/>
    <w:rsid w:val="006F7C62"/>
    <w:rsid w:val="00704407"/>
    <w:rsid w:val="00705C69"/>
    <w:rsid w:val="00706A60"/>
    <w:rsid w:val="00707652"/>
    <w:rsid w:val="00710B66"/>
    <w:rsid w:val="00712E2F"/>
    <w:rsid w:val="00721E35"/>
    <w:rsid w:val="00725FA1"/>
    <w:rsid w:val="007309E2"/>
    <w:rsid w:val="00731AA2"/>
    <w:rsid w:val="00732907"/>
    <w:rsid w:val="00732A02"/>
    <w:rsid w:val="0073482B"/>
    <w:rsid w:val="00735872"/>
    <w:rsid w:val="0074254A"/>
    <w:rsid w:val="00743291"/>
    <w:rsid w:val="00743494"/>
    <w:rsid w:val="00744687"/>
    <w:rsid w:val="00744AA7"/>
    <w:rsid w:val="00745359"/>
    <w:rsid w:val="00747575"/>
    <w:rsid w:val="00747AF0"/>
    <w:rsid w:val="0075312B"/>
    <w:rsid w:val="00755011"/>
    <w:rsid w:val="00756463"/>
    <w:rsid w:val="00767716"/>
    <w:rsid w:val="00772431"/>
    <w:rsid w:val="00774CCB"/>
    <w:rsid w:val="00777222"/>
    <w:rsid w:val="00777385"/>
    <w:rsid w:val="00782A1D"/>
    <w:rsid w:val="007845DD"/>
    <w:rsid w:val="00790D3A"/>
    <w:rsid w:val="0079148C"/>
    <w:rsid w:val="00793E3A"/>
    <w:rsid w:val="00795417"/>
    <w:rsid w:val="007964B1"/>
    <w:rsid w:val="007A0655"/>
    <w:rsid w:val="007A1AD0"/>
    <w:rsid w:val="007A5A48"/>
    <w:rsid w:val="007A6F16"/>
    <w:rsid w:val="007B37D3"/>
    <w:rsid w:val="007B4C1A"/>
    <w:rsid w:val="007B6E1F"/>
    <w:rsid w:val="007C1E16"/>
    <w:rsid w:val="007C1F27"/>
    <w:rsid w:val="007C4834"/>
    <w:rsid w:val="007C7E1D"/>
    <w:rsid w:val="007D0659"/>
    <w:rsid w:val="007D48D7"/>
    <w:rsid w:val="007D544F"/>
    <w:rsid w:val="007D5884"/>
    <w:rsid w:val="007D6AF5"/>
    <w:rsid w:val="007D6CAE"/>
    <w:rsid w:val="007E1FCD"/>
    <w:rsid w:val="007E30F4"/>
    <w:rsid w:val="007E3595"/>
    <w:rsid w:val="007E460A"/>
    <w:rsid w:val="007E64E4"/>
    <w:rsid w:val="007F0083"/>
    <w:rsid w:val="007F0871"/>
    <w:rsid w:val="007F2213"/>
    <w:rsid w:val="007F60E7"/>
    <w:rsid w:val="008007BE"/>
    <w:rsid w:val="00800EC9"/>
    <w:rsid w:val="008031C4"/>
    <w:rsid w:val="00803425"/>
    <w:rsid w:val="00805494"/>
    <w:rsid w:val="00810BEF"/>
    <w:rsid w:val="008149DD"/>
    <w:rsid w:val="00826957"/>
    <w:rsid w:val="0083034D"/>
    <w:rsid w:val="00851E2E"/>
    <w:rsid w:val="00853136"/>
    <w:rsid w:val="008559CF"/>
    <w:rsid w:val="008609E5"/>
    <w:rsid w:val="008626DA"/>
    <w:rsid w:val="00862747"/>
    <w:rsid w:val="00865913"/>
    <w:rsid w:val="00865B6A"/>
    <w:rsid w:val="00871E23"/>
    <w:rsid w:val="00873BE7"/>
    <w:rsid w:val="00875329"/>
    <w:rsid w:val="00880A30"/>
    <w:rsid w:val="008820B0"/>
    <w:rsid w:val="0088438B"/>
    <w:rsid w:val="00891F7D"/>
    <w:rsid w:val="0089201C"/>
    <w:rsid w:val="008935B7"/>
    <w:rsid w:val="00894B0B"/>
    <w:rsid w:val="00894E37"/>
    <w:rsid w:val="008A386A"/>
    <w:rsid w:val="008A3F5A"/>
    <w:rsid w:val="008A6FFC"/>
    <w:rsid w:val="008C06E1"/>
    <w:rsid w:val="008C5754"/>
    <w:rsid w:val="008C5ED9"/>
    <w:rsid w:val="008D11B7"/>
    <w:rsid w:val="008D5312"/>
    <w:rsid w:val="008D5331"/>
    <w:rsid w:val="008E191F"/>
    <w:rsid w:val="008E38A5"/>
    <w:rsid w:val="008E4760"/>
    <w:rsid w:val="008E4802"/>
    <w:rsid w:val="008F1111"/>
    <w:rsid w:val="008F1940"/>
    <w:rsid w:val="00910AD3"/>
    <w:rsid w:val="00911522"/>
    <w:rsid w:val="00911D7B"/>
    <w:rsid w:val="009136C5"/>
    <w:rsid w:val="009153BA"/>
    <w:rsid w:val="00921E6E"/>
    <w:rsid w:val="00923788"/>
    <w:rsid w:val="00923BF3"/>
    <w:rsid w:val="00924C8F"/>
    <w:rsid w:val="00930C78"/>
    <w:rsid w:val="00932573"/>
    <w:rsid w:val="00933D5A"/>
    <w:rsid w:val="00935C61"/>
    <w:rsid w:val="00940986"/>
    <w:rsid w:val="00941194"/>
    <w:rsid w:val="00954556"/>
    <w:rsid w:val="0095672B"/>
    <w:rsid w:val="00960348"/>
    <w:rsid w:val="009658AB"/>
    <w:rsid w:val="00965A56"/>
    <w:rsid w:val="009666E9"/>
    <w:rsid w:val="00967192"/>
    <w:rsid w:val="00975B77"/>
    <w:rsid w:val="009776A9"/>
    <w:rsid w:val="00983D6B"/>
    <w:rsid w:val="0098661E"/>
    <w:rsid w:val="00987E3C"/>
    <w:rsid w:val="00990E0A"/>
    <w:rsid w:val="00993AE2"/>
    <w:rsid w:val="00994DB4"/>
    <w:rsid w:val="00995869"/>
    <w:rsid w:val="00995E02"/>
    <w:rsid w:val="00996F17"/>
    <w:rsid w:val="00997D32"/>
    <w:rsid w:val="009A102E"/>
    <w:rsid w:val="009A77A2"/>
    <w:rsid w:val="009B0D9C"/>
    <w:rsid w:val="009B2402"/>
    <w:rsid w:val="009B4C2C"/>
    <w:rsid w:val="009B58C3"/>
    <w:rsid w:val="009B64A5"/>
    <w:rsid w:val="009B6EBA"/>
    <w:rsid w:val="009C25E9"/>
    <w:rsid w:val="009C73FF"/>
    <w:rsid w:val="009C754B"/>
    <w:rsid w:val="009D04F1"/>
    <w:rsid w:val="009D1798"/>
    <w:rsid w:val="009D5580"/>
    <w:rsid w:val="009E3C36"/>
    <w:rsid w:val="009E4111"/>
    <w:rsid w:val="009E53A7"/>
    <w:rsid w:val="009E59C4"/>
    <w:rsid w:val="009E7724"/>
    <w:rsid w:val="009F019D"/>
    <w:rsid w:val="009F1417"/>
    <w:rsid w:val="009F2B48"/>
    <w:rsid w:val="009F46C2"/>
    <w:rsid w:val="009F5348"/>
    <w:rsid w:val="009F6DD7"/>
    <w:rsid w:val="009F6EBD"/>
    <w:rsid w:val="00A00946"/>
    <w:rsid w:val="00A01DB6"/>
    <w:rsid w:val="00A0558A"/>
    <w:rsid w:val="00A1141F"/>
    <w:rsid w:val="00A11EDC"/>
    <w:rsid w:val="00A1599E"/>
    <w:rsid w:val="00A16519"/>
    <w:rsid w:val="00A21E23"/>
    <w:rsid w:val="00A247AF"/>
    <w:rsid w:val="00A27683"/>
    <w:rsid w:val="00A277B6"/>
    <w:rsid w:val="00A32279"/>
    <w:rsid w:val="00A32764"/>
    <w:rsid w:val="00A332B4"/>
    <w:rsid w:val="00A41A07"/>
    <w:rsid w:val="00A426CF"/>
    <w:rsid w:val="00A44CBE"/>
    <w:rsid w:val="00A539E4"/>
    <w:rsid w:val="00A54CAD"/>
    <w:rsid w:val="00A5546B"/>
    <w:rsid w:val="00A56AB4"/>
    <w:rsid w:val="00A60FFF"/>
    <w:rsid w:val="00A62D75"/>
    <w:rsid w:val="00A70545"/>
    <w:rsid w:val="00A7344D"/>
    <w:rsid w:val="00A7365C"/>
    <w:rsid w:val="00A73693"/>
    <w:rsid w:val="00A75CD7"/>
    <w:rsid w:val="00A75FCD"/>
    <w:rsid w:val="00A8781D"/>
    <w:rsid w:val="00A94542"/>
    <w:rsid w:val="00A94E59"/>
    <w:rsid w:val="00A96500"/>
    <w:rsid w:val="00AA1FA3"/>
    <w:rsid w:val="00AB6E80"/>
    <w:rsid w:val="00AC0D3A"/>
    <w:rsid w:val="00AD0799"/>
    <w:rsid w:val="00AD2086"/>
    <w:rsid w:val="00AD3FFE"/>
    <w:rsid w:val="00AD516A"/>
    <w:rsid w:val="00AD6BA8"/>
    <w:rsid w:val="00AE26DF"/>
    <w:rsid w:val="00AE286D"/>
    <w:rsid w:val="00AE6B3A"/>
    <w:rsid w:val="00AF03B8"/>
    <w:rsid w:val="00AF19EB"/>
    <w:rsid w:val="00AF239A"/>
    <w:rsid w:val="00AF4372"/>
    <w:rsid w:val="00AF47F0"/>
    <w:rsid w:val="00AF5527"/>
    <w:rsid w:val="00AF5A9E"/>
    <w:rsid w:val="00AF76EA"/>
    <w:rsid w:val="00B004EE"/>
    <w:rsid w:val="00B024E0"/>
    <w:rsid w:val="00B02D1F"/>
    <w:rsid w:val="00B1530E"/>
    <w:rsid w:val="00B154B3"/>
    <w:rsid w:val="00B16410"/>
    <w:rsid w:val="00B1736E"/>
    <w:rsid w:val="00B2613E"/>
    <w:rsid w:val="00B26D43"/>
    <w:rsid w:val="00B30DED"/>
    <w:rsid w:val="00B33A3D"/>
    <w:rsid w:val="00B371B8"/>
    <w:rsid w:val="00B50874"/>
    <w:rsid w:val="00B52D24"/>
    <w:rsid w:val="00B54527"/>
    <w:rsid w:val="00B5773B"/>
    <w:rsid w:val="00B64914"/>
    <w:rsid w:val="00B73BE4"/>
    <w:rsid w:val="00B75053"/>
    <w:rsid w:val="00B775A2"/>
    <w:rsid w:val="00B80BF7"/>
    <w:rsid w:val="00B84432"/>
    <w:rsid w:val="00B84C1F"/>
    <w:rsid w:val="00B879D5"/>
    <w:rsid w:val="00B900AD"/>
    <w:rsid w:val="00B90D11"/>
    <w:rsid w:val="00B924DB"/>
    <w:rsid w:val="00B97E14"/>
    <w:rsid w:val="00BA266E"/>
    <w:rsid w:val="00BA3352"/>
    <w:rsid w:val="00BA56B8"/>
    <w:rsid w:val="00BB0EDC"/>
    <w:rsid w:val="00BB1739"/>
    <w:rsid w:val="00BB3CED"/>
    <w:rsid w:val="00BB4CE8"/>
    <w:rsid w:val="00BB63A2"/>
    <w:rsid w:val="00BC23E2"/>
    <w:rsid w:val="00BC71A7"/>
    <w:rsid w:val="00BD2321"/>
    <w:rsid w:val="00BD2AD9"/>
    <w:rsid w:val="00BD615D"/>
    <w:rsid w:val="00BE116D"/>
    <w:rsid w:val="00BE23ED"/>
    <w:rsid w:val="00BE5674"/>
    <w:rsid w:val="00BF072C"/>
    <w:rsid w:val="00BF0EA0"/>
    <w:rsid w:val="00BF5EF0"/>
    <w:rsid w:val="00C01CB7"/>
    <w:rsid w:val="00C02C0E"/>
    <w:rsid w:val="00C050F1"/>
    <w:rsid w:val="00C0610C"/>
    <w:rsid w:val="00C0748C"/>
    <w:rsid w:val="00C12348"/>
    <w:rsid w:val="00C124F4"/>
    <w:rsid w:val="00C12556"/>
    <w:rsid w:val="00C15486"/>
    <w:rsid w:val="00C15A91"/>
    <w:rsid w:val="00C16D10"/>
    <w:rsid w:val="00C21899"/>
    <w:rsid w:val="00C21971"/>
    <w:rsid w:val="00C2300E"/>
    <w:rsid w:val="00C353F0"/>
    <w:rsid w:val="00C35D50"/>
    <w:rsid w:val="00C41799"/>
    <w:rsid w:val="00C43958"/>
    <w:rsid w:val="00C44A91"/>
    <w:rsid w:val="00C47131"/>
    <w:rsid w:val="00C56E23"/>
    <w:rsid w:val="00C61196"/>
    <w:rsid w:val="00C638DD"/>
    <w:rsid w:val="00C64BED"/>
    <w:rsid w:val="00C65176"/>
    <w:rsid w:val="00C66162"/>
    <w:rsid w:val="00C70108"/>
    <w:rsid w:val="00C70727"/>
    <w:rsid w:val="00C71608"/>
    <w:rsid w:val="00C72267"/>
    <w:rsid w:val="00C76006"/>
    <w:rsid w:val="00C80245"/>
    <w:rsid w:val="00C80CC7"/>
    <w:rsid w:val="00C81949"/>
    <w:rsid w:val="00C8340D"/>
    <w:rsid w:val="00C86F0F"/>
    <w:rsid w:val="00C872DD"/>
    <w:rsid w:val="00C9005C"/>
    <w:rsid w:val="00C903A4"/>
    <w:rsid w:val="00C92BE6"/>
    <w:rsid w:val="00CA0474"/>
    <w:rsid w:val="00CA24D8"/>
    <w:rsid w:val="00CA78F2"/>
    <w:rsid w:val="00CA7DAF"/>
    <w:rsid w:val="00CB7FC4"/>
    <w:rsid w:val="00CC28C1"/>
    <w:rsid w:val="00CC4531"/>
    <w:rsid w:val="00CC5853"/>
    <w:rsid w:val="00CD0E39"/>
    <w:rsid w:val="00CD12C2"/>
    <w:rsid w:val="00CD1E51"/>
    <w:rsid w:val="00CD27F5"/>
    <w:rsid w:val="00CD2D6B"/>
    <w:rsid w:val="00CD3E29"/>
    <w:rsid w:val="00CD6129"/>
    <w:rsid w:val="00CD6133"/>
    <w:rsid w:val="00CD7D80"/>
    <w:rsid w:val="00CE1796"/>
    <w:rsid w:val="00CE2AA0"/>
    <w:rsid w:val="00CE2F7F"/>
    <w:rsid w:val="00CE428E"/>
    <w:rsid w:val="00CE660F"/>
    <w:rsid w:val="00CE6950"/>
    <w:rsid w:val="00CF040A"/>
    <w:rsid w:val="00CF1799"/>
    <w:rsid w:val="00CF52AE"/>
    <w:rsid w:val="00CF6123"/>
    <w:rsid w:val="00CF7940"/>
    <w:rsid w:val="00D03E78"/>
    <w:rsid w:val="00D046A0"/>
    <w:rsid w:val="00D10B4B"/>
    <w:rsid w:val="00D216B6"/>
    <w:rsid w:val="00D21C3E"/>
    <w:rsid w:val="00D2224B"/>
    <w:rsid w:val="00D2766F"/>
    <w:rsid w:val="00D31009"/>
    <w:rsid w:val="00D322DB"/>
    <w:rsid w:val="00D324C3"/>
    <w:rsid w:val="00D364F3"/>
    <w:rsid w:val="00D377B9"/>
    <w:rsid w:val="00D447F5"/>
    <w:rsid w:val="00D44F6C"/>
    <w:rsid w:val="00D52EA1"/>
    <w:rsid w:val="00D53ACF"/>
    <w:rsid w:val="00D55526"/>
    <w:rsid w:val="00D55F69"/>
    <w:rsid w:val="00D56716"/>
    <w:rsid w:val="00D608A6"/>
    <w:rsid w:val="00D62C26"/>
    <w:rsid w:val="00D63EB6"/>
    <w:rsid w:val="00D64C6C"/>
    <w:rsid w:val="00D653C9"/>
    <w:rsid w:val="00D73CDD"/>
    <w:rsid w:val="00D82B9D"/>
    <w:rsid w:val="00D83164"/>
    <w:rsid w:val="00D83383"/>
    <w:rsid w:val="00D84D56"/>
    <w:rsid w:val="00D8708C"/>
    <w:rsid w:val="00D91F34"/>
    <w:rsid w:val="00D97B39"/>
    <w:rsid w:val="00DA171A"/>
    <w:rsid w:val="00DA3008"/>
    <w:rsid w:val="00DA6D58"/>
    <w:rsid w:val="00DA7FDC"/>
    <w:rsid w:val="00DB0B7E"/>
    <w:rsid w:val="00DB4F33"/>
    <w:rsid w:val="00DB5BAE"/>
    <w:rsid w:val="00DB7DA1"/>
    <w:rsid w:val="00DC2438"/>
    <w:rsid w:val="00DC2C68"/>
    <w:rsid w:val="00DC38EC"/>
    <w:rsid w:val="00DC5804"/>
    <w:rsid w:val="00DD1812"/>
    <w:rsid w:val="00DD373B"/>
    <w:rsid w:val="00DD3797"/>
    <w:rsid w:val="00DD49D5"/>
    <w:rsid w:val="00DE0B9F"/>
    <w:rsid w:val="00DE0C0D"/>
    <w:rsid w:val="00DE1459"/>
    <w:rsid w:val="00DE16CE"/>
    <w:rsid w:val="00DE7910"/>
    <w:rsid w:val="00DF3CB8"/>
    <w:rsid w:val="00DF6B45"/>
    <w:rsid w:val="00E050EB"/>
    <w:rsid w:val="00E06C14"/>
    <w:rsid w:val="00E1454A"/>
    <w:rsid w:val="00E1586F"/>
    <w:rsid w:val="00E16E45"/>
    <w:rsid w:val="00E17D35"/>
    <w:rsid w:val="00E212EE"/>
    <w:rsid w:val="00E23823"/>
    <w:rsid w:val="00E25114"/>
    <w:rsid w:val="00E259BA"/>
    <w:rsid w:val="00E327D8"/>
    <w:rsid w:val="00E34A5C"/>
    <w:rsid w:val="00E37BDD"/>
    <w:rsid w:val="00E41836"/>
    <w:rsid w:val="00E41ACB"/>
    <w:rsid w:val="00E41BCC"/>
    <w:rsid w:val="00E442B3"/>
    <w:rsid w:val="00E45713"/>
    <w:rsid w:val="00E4669E"/>
    <w:rsid w:val="00E47351"/>
    <w:rsid w:val="00E50952"/>
    <w:rsid w:val="00E51EF4"/>
    <w:rsid w:val="00E53D9E"/>
    <w:rsid w:val="00E54061"/>
    <w:rsid w:val="00E60838"/>
    <w:rsid w:val="00E6231E"/>
    <w:rsid w:val="00E6778B"/>
    <w:rsid w:val="00E70151"/>
    <w:rsid w:val="00E70C10"/>
    <w:rsid w:val="00E70CE2"/>
    <w:rsid w:val="00E71CAC"/>
    <w:rsid w:val="00E74D34"/>
    <w:rsid w:val="00E81DB9"/>
    <w:rsid w:val="00E81FC9"/>
    <w:rsid w:val="00E864FE"/>
    <w:rsid w:val="00E87093"/>
    <w:rsid w:val="00E87BFB"/>
    <w:rsid w:val="00E90A49"/>
    <w:rsid w:val="00E92ABE"/>
    <w:rsid w:val="00E94B03"/>
    <w:rsid w:val="00EA3BBE"/>
    <w:rsid w:val="00EA42F6"/>
    <w:rsid w:val="00EA46E8"/>
    <w:rsid w:val="00EA7919"/>
    <w:rsid w:val="00EB0667"/>
    <w:rsid w:val="00EB18FB"/>
    <w:rsid w:val="00EB663C"/>
    <w:rsid w:val="00EB7285"/>
    <w:rsid w:val="00EB79B8"/>
    <w:rsid w:val="00EC47F6"/>
    <w:rsid w:val="00EC5564"/>
    <w:rsid w:val="00EC5974"/>
    <w:rsid w:val="00ED55B3"/>
    <w:rsid w:val="00ED5F37"/>
    <w:rsid w:val="00EE05FB"/>
    <w:rsid w:val="00EE07D1"/>
    <w:rsid w:val="00EE0A41"/>
    <w:rsid w:val="00EE3B28"/>
    <w:rsid w:val="00EE466E"/>
    <w:rsid w:val="00EE5E4E"/>
    <w:rsid w:val="00EE713F"/>
    <w:rsid w:val="00EF2110"/>
    <w:rsid w:val="00EF2375"/>
    <w:rsid w:val="00F0289A"/>
    <w:rsid w:val="00F050BF"/>
    <w:rsid w:val="00F12B60"/>
    <w:rsid w:val="00F1478A"/>
    <w:rsid w:val="00F15BD2"/>
    <w:rsid w:val="00F15F6E"/>
    <w:rsid w:val="00F1622D"/>
    <w:rsid w:val="00F16455"/>
    <w:rsid w:val="00F16899"/>
    <w:rsid w:val="00F22295"/>
    <w:rsid w:val="00F25090"/>
    <w:rsid w:val="00F25221"/>
    <w:rsid w:val="00F316F9"/>
    <w:rsid w:val="00F36679"/>
    <w:rsid w:val="00F36DD5"/>
    <w:rsid w:val="00F41227"/>
    <w:rsid w:val="00F42DD2"/>
    <w:rsid w:val="00F463F9"/>
    <w:rsid w:val="00F4669B"/>
    <w:rsid w:val="00F507BE"/>
    <w:rsid w:val="00F50A5D"/>
    <w:rsid w:val="00F53E4B"/>
    <w:rsid w:val="00F541CE"/>
    <w:rsid w:val="00F55284"/>
    <w:rsid w:val="00F55986"/>
    <w:rsid w:val="00F55A14"/>
    <w:rsid w:val="00F602E2"/>
    <w:rsid w:val="00F616AB"/>
    <w:rsid w:val="00F6188D"/>
    <w:rsid w:val="00F6291C"/>
    <w:rsid w:val="00F73629"/>
    <w:rsid w:val="00F747AA"/>
    <w:rsid w:val="00F75694"/>
    <w:rsid w:val="00F761FC"/>
    <w:rsid w:val="00F76BDD"/>
    <w:rsid w:val="00F7703C"/>
    <w:rsid w:val="00F77A7E"/>
    <w:rsid w:val="00F77C61"/>
    <w:rsid w:val="00F8603E"/>
    <w:rsid w:val="00F87B1E"/>
    <w:rsid w:val="00F90A6A"/>
    <w:rsid w:val="00F974CC"/>
    <w:rsid w:val="00FA05B7"/>
    <w:rsid w:val="00FA0625"/>
    <w:rsid w:val="00FA1997"/>
    <w:rsid w:val="00FA4587"/>
    <w:rsid w:val="00FA6EAF"/>
    <w:rsid w:val="00FB335E"/>
    <w:rsid w:val="00FB5E73"/>
    <w:rsid w:val="00FC116E"/>
    <w:rsid w:val="00FC30E9"/>
    <w:rsid w:val="00FC38EF"/>
    <w:rsid w:val="00FC574E"/>
    <w:rsid w:val="00FD3352"/>
    <w:rsid w:val="00FD4C03"/>
    <w:rsid w:val="00FD581D"/>
    <w:rsid w:val="00FD73F7"/>
    <w:rsid w:val="00FD7700"/>
    <w:rsid w:val="00FD79D2"/>
    <w:rsid w:val="00FD7AE6"/>
    <w:rsid w:val="00FE0A00"/>
    <w:rsid w:val="00FE2E08"/>
    <w:rsid w:val="00FE4555"/>
    <w:rsid w:val="00FE72C7"/>
    <w:rsid w:val="00FF1957"/>
    <w:rsid w:val="00FF24DD"/>
    <w:rsid w:val="00FF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2817"/>
    <o:shapelayout v:ext="edit">
      <o:idmap v:ext="edit" data="1"/>
    </o:shapelayout>
  </w:shapeDefaults>
  <w:decimalSymbol w:val=","/>
  <w:listSeparator w:val=";"/>
  <w14:docId w14:val="6B8F76BC"/>
  <w15:docId w15:val="{060C778F-AA0A-4B44-B1C6-3B31C45BC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0F5A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Driftkortrubrik2">
    <w:name w:val="_Driftkortrubrik 2"/>
    <w:basedOn w:val="Normal"/>
    <w:rsid w:val="00BB0EDC"/>
    <w:pPr>
      <w:keepNext/>
      <w:overflowPunct w:val="0"/>
      <w:autoSpaceDE w:val="0"/>
      <w:autoSpaceDN w:val="0"/>
      <w:adjustRightInd w:val="0"/>
      <w:spacing w:before="240"/>
      <w:textAlignment w:val="baseline"/>
    </w:pPr>
    <w:rPr>
      <w:rFonts w:ascii="Times New Roman" w:eastAsia="MS Mincho" w:hAnsi="Times New Roman"/>
      <w:b/>
    </w:rPr>
  </w:style>
  <w:style w:type="paragraph" w:customStyle="1" w:styleId="Driftindikering">
    <w:name w:val="_Driftindikering"/>
    <w:basedOn w:val="Normal"/>
    <w:rsid w:val="00FA05B7"/>
    <w:pPr>
      <w:tabs>
        <w:tab w:val="left" w:pos="1985"/>
        <w:tab w:val="left" w:pos="5670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rsid w:val="00A94E59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94E5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910AD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10AD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10A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0A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0AD3"/>
    <w:rPr>
      <w:rFonts w:ascii="Arial" w:hAnsi="Arial"/>
      <w:b/>
      <w:bCs/>
    </w:rPr>
  </w:style>
  <w:style w:type="character" w:customStyle="1" w:styleId="Heading5Char">
    <w:name w:val="Heading 5 Char"/>
    <w:basedOn w:val="DefaultParagraphFont"/>
    <w:link w:val="Heading5"/>
    <w:rsid w:val="00790D3A"/>
    <w:rPr>
      <w:rFonts w:ascii="Arial" w:hAnsi="Arial"/>
      <w:b/>
      <w:sz w:val="28"/>
      <w:u w:val="single"/>
    </w:rPr>
  </w:style>
  <w:style w:type="table" w:styleId="TableGrid">
    <w:name w:val="Table Grid"/>
    <w:basedOn w:val="TableNormal"/>
    <w:rsid w:val="00523C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F7479-CABF-4AC5-B9FF-40F262719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2</Pages>
  <Words>203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VPU01</vt:lpstr>
    </vt:vector>
  </TitlesOfParts>
  <Company>Microsoft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VPU01</dc:title>
  <dc:creator>Christer.Berg@tm.nu</dc:creator>
  <cp:lastModifiedBy>André Aspegren Sjölander</cp:lastModifiedBy>
  <cp:revision>54</cp:revision>
  <cp:lastPrinted>2021-12-14T12:21:00Z</cp:lastPrinted>
  <dcterms:created xsi:type="dcterms:W3CDTF">2015-02-11T10:03:00Z</dcterms:created>
  <dcterms:modified xsi:type="dcterms:W3CDTF">2023-05-02T06:23:00Z</dcterms:modified>
</cp:coreProperties>
</file>